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0B3" w:rsidRPr="003538FC" w:rsidRDefault="00C450B3" w:rsidP="00D97C42">
      <w:pPr>
        <w:tabs>
          <w:tab w:val="center" w:pos="4898"/>
          <w:tab w:val="left" w:pos="6825"/>
        </w:tabs>
        <w:jc w:val="center"/>
        <w:outlineLvl w:val="0"/>
        <w:rPr>
          <w:rFonts w:ascii="Times New Roman" w:hAnsi="Times New Roman"/>
          <w:b/>
          <w:kern w:val="36"/>
          <w:sz w:val="24"/>
          <w:szCs w:val="24"/>
          <w:lang w:eastAsia="en-US"/>
        </w:rPr>
      </w:pPr>
    </w:p>
    <w:p w:rsidR="00D06B16" w:rsidRPr="00801F73" w:rsidRDefault="00123A57" w:rsidP="00D97C42">
      <w:pPr>
        <w:tabs>
          <w:tab w:val="center" w:pos="4898"/>
          <w:tab w:val="left" w:pos="6825"/>
        </w:tabs>
        <w:jc w:val="center"/>
        <w:outlineLvl w:val="0"/>
        <w:rPr>
          <w:rFonts w:ascii="Times New Roman" w:hAnsi="Times New Roman"/>
          <w:b/>
          <w:kern w:val="36"/>
          <w:sz w:val="24"/>
          <w:szCs w:val="24"/>
          <w:lang w:eastAsia="en-US"/>
        </w:rPr>
      </w:pPr>
      <w:r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>П</w:t>
      </w:r>
      <w:r w:rsidR="00CB5198"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>РОТОКОЛ</w:t>
      </w:r>
      <w:r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 </w:t>
      </w:r>
      <w:r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№</w:t>
      </w:r>
      <w:r w:rsidR="00CB5198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 </w:t>
      </w:r>
      <w:r w:rsidR="005E033B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С</w:t>
      </w:r>
      <w:r w:rsidR="00CB5198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/</w:t>
      </w:r>
      <w:r w:rsidR="00FB788C">
        <w:rPr>
          <w:rFonts w:ascii="Times New Roman" w:hAnsi="Times New Roman"/>
          <w:b/>
          <w:kern w:val="36"/>
          <w:sz w:val="24"/>
          <w:szCs w:val="24"/>
          <w:lang w:eastAsia="en-US"/>
        </w:rPr>
        <w:t>7</w:t>
      </w:r>
      <w:r w:rsidR="00FB788C">
        <w:rPr>
          <w:rFonts w:ascii="Times New Roman" w:hAnsi="Times New Roman"/>
          <w:b/>
          <w:kern w:val="36"/>
          <w:sz w:val="24"/>
          <w:szCs w:val="24"/>
          <w:lang w:val="en-US" w:eastAsia="en-US"/>
        </w:rPr>
        <w:t>8</w:t>
      </w:r>
      <w:r w:rsidR="00C80317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/20</w:t>
      </w:r>
      <w:r w:rsidR="00E55B11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2</w:t>
      </w:r>
      <w:r w:rsidR="00AE3C5D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2</w:t>
      </w:r>
    </w:p>
    <w:p w:rsidR="00C450B3" w:rsidRPr="00D23110" w:rsidRDefault="005E033B" w:rsidP="00D23110">
      <w:pPr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</w:pPr>
      <w:r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очного заседания Закупочной комиссии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филиала ПАО «</w:t>
      </w:r>
      <w:r w:rsidR="00E0292A" w:rsidRPr="00E0292A">
        <w:rPr>
          <w:rFonts w:ascii="Times New Roman" w:hAnsi="Times New Roman"/>
          <w:b/>
          <w:bCs/>
          <w:iCs/>
          <w:kern w:val="36"/>
          <w:sz w:val="24"/>
          <w:szCs w:val="24"/>
          <w:lang w:eastAsia="en-US"/>
        </w:rPr>
        <w:t>Россети Московский регион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» </w:t>
      </w:r>
      <w:r w:rsidR="00415761" w:rsidRPr="00415761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–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Северные электрические сети</w:t>
      </w:r>
      <w:r w:rsid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</w:t>
      </w:r>
      <w:r w:rsidR="00415761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по </w:t>
      </w:r>
      <w:r w:rsidR="003F3A19" w:rsidRPr="003F3A19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утверждению Извещений о проведении запросов </w:t>
      </w:r>
      <w:r w:rsidR="00431112" w:rsidRPr="00431112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цен </w:t>
      </w:r>
      <w:r w:rsidR="00723C56" w:rsidRPr="00723C56">
        <w:rPr>
          <w:rFonts w:ascii="Times New Roman" w:hAnsi="Times New Roman"/>
          <w:b/>
          <w:bCs/>
          <w:iCs/>
          <w:kern w:val="36"/>
          <w:sz w:val="24"/>
          <w:szCs w:val="24"/>
          <w:lang w:eastAsia="en-US"/>
        </w:rPr>
        <w:t>по результатам предварительного отбора в электронной форме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2835"/>
        <w:gridCol w:w="2693"/>
      </w:tblGrid>
      <w:tr w:rsidR="00415761" w:rsidRPr="00415761" w:rsidTr="00415761">
        <w:trPr>
          <w:trHeight w:val="255"/>
        </w:trPr>
        <w:tc>
          <w:tcPr>
            <w:tcW w:w="4678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14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Место заседания</w:t>
            </w:r>
          </w:p>
        </w:tc>
        <w:tc>
          <w:tcPr>
            <w:tcW w:w="2835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-79" w:right="-52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Дата заседания/ принятия решения</w:t>
            </w:r>
          </w:p>
        </w:tc>
        <w:tc>
          <w:tcPr>
            <w:tcW w:w="2693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-79" w:right="-52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Дата составления и подписания протокола</w:t>
            </w:r>
          </w:p>
        </w:tc>
      </w:tr>
      <w:tr w:rsidR="00415761" w:rsidRPr="00415761" w:rsidTr="00415761">
        <w:trPr>
          <w:trHeight w:val="255"/>
        </w:trPr>
        <w:tc>
          <w:tcPr>
            <w:tcW w:w="4678" w:type="dxa"/>
            <w:vAlign w:val="center"/>
          </w:tcPr>
          <w:p w:rsidR="00415761" w:rsidRPr="00415761" w:rsidRDefault="00415761" w:rsidP="00EF46F8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snapToGrid w:val="0"/>
                <w:sz w:val="22"/>
              </w:rPr>
              <w:t xml:space="preserve">г. </w:t>
            </w:r>
            <w:r w:rsidR="00EF46F8">
              <w:rPr>
                <w:rFonts w:ascii="Times New Roman" w:eastAsia="Times New Roman" w:hAnsi="Times New Roman"/>
                <w:snapToGrid w:val="0"/>
                <w:sz w:val="22"/>
              </w:rPr>
              <w:t>Москва, ул. Руставели, д.2</w:t>
            </w:r>
          </w:p>
        </w:tc>
        <w:tc>
          <w:tcPr>
            <w:tcW w:w="2835" w:type="dxa"/>
            <w:vAlign w:val="center"/>
          </w:tcPr>
          <w:p w:rsidR="00415761" w:rsidRPr="004E0AD2" w:rsidRDefault="00FB788C" w:rsidP="00BD1854">
            <w:pPr>
              <w:keepNext/>
              <w:keepLines/>
              <w:tabs>
                <w:tab w:val="left" w:pos="567"/>
                <w:tab w:val="left" w:pos="900"/>
              </w:tabs>
              <w:contextualSpacing/>
              <w:jc w:val="center"/>
              <w:rPr>
                <w:rFonts w:ascii="Times New Roman" w:eastAsia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28</w:t>
            </w:r>
            <w:r w:rsidR="00BD24DB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</w:t>
            </w:r>
            <w:r w:rsidR="0019378D">
              <w:rPr>
                <w:rFonts w:ascii="Times New Roman" w:eastAsia="Times New Roman" w:hAnsi="Times New Roman"/>
                <w:b/>
                <w:snapToGrid w:val="0"/>
                <w:sz w:val="22"/>
              </w:rPr>
              <w:t>12</w:t>
            </w:r>
            <w:r w:rsidR="00415761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.20</w:t>
            </w:r>
            <w:r w:rsidR="00E55B11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2</w:t>
            </w:r>
            <w:r w:rsidR="00AE3C5D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2</w:t>
            </w:r>
          </w:p>
        </w:tc>
        <w:tc>
          <w:tcPr>
            <w:tcW w:w="2693" w:type="dxa"/>
            <w:vAlign w:val="center"/>
          </w:tcPr>
          <w:p w:rsidR="00415761" w:rsidRPr="004E0AD2" w:rsidRDefault="00FB788C" w:rsidP="00BD1854">
            <w:pPr>
              <w:keepNext/>
              <w:keepLines/>
              <w:tabs>
                <w:tab w:val="left" w:pos="567"/>
                <w:tab w:val="left" w:pos="900"/>
              </w:tabs>
              <w:contextualSpacing/>
              <w:jc w:val="center"/>
              <w:rPr>
                <w:rFonts w:ascii="Times New Roman" w:eastAsia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28</w:t>
            </w:r>
            <w:r w:rsidR="00415761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</w:t>
            </w:r>
            <w:r w:rsidR="0019378D">
              <w:rPr>
                <w:rFonts w:ascii="Times New Roman" w:eastAsia="Times New Roman" w:hAnsi="Times New Roman"/>
                <w:b/>
                <w:snapToGrid w:val="0"/>
                <w:sz w:val="22"/>
              </w:rPr>
              <w:t>12</w:t>
            </w:r>
            <w:r w:rsidR="00415761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.20</w:t>
            </w:r>
            <w:r w:rsidR="00E55B11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2</w:t>
            </w:r>
            <w:r w:rsidR="00AE3C5D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2</w:t>
            </w:r>
          </w:p>
        </w:tc>
      </w:tr>
    </w:tbl>
    <w:p w:rsidR="00C450B3" w:rsidRPr="00651DF0" w:rsidRDefault="00C450B3" w:rsidP="00B045CC">
      <w:pPr>
        <w:spacing w:before="100" w:beforeAutospacing="1"/>
        <w:contextualSpacing/>
        <w:jc w:val="both"/>
        <w:outlineLvl w:val="1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B5198" w:rsidRPr="00415761" w:rsidRDefault="00CB5198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iCs/>
          <w:sz w:val="24"/>
          <w:szCs w:val="24"/>
          <w:lang w:eastAsia="en-US"/>
        </w:rPr>
        <w:t xml:space="preserve">НА ЗАСЕДАНИИ </w:t>
      </w:r>
      <w:r w:rsidRPr="00415761">
        <w:rPr>
          <w:rFonts w:ascii="Times New Roman" w:hAnsi="Times New Roman"/>
          <w:b/>
          <w:bCs/>
          <w:iCs/>
          <w:sz w:val="24"/>
          <w:szCs w:val="24"/>
          <w:lang w:eastAsia="en-US"/>
        </w:rPr>
        <w:t>ЗАКУПОЧНОЙ КОМИСИИ ПРИСУТСТВОВАЛИ</w:t>
      </w:r>
      <w:r w:rsidRPr="00415761">
        <w:rPr>
          <w:rFonts w:ascii="Times New Roman" w:hAnsi="Times New Roman"/>
          <w:b/>
          <w:iCs/>
          <w:sz w:val="24"/>
          <w:szCs w:val="24"/>
          <w:lang w:eastAsia="en-US"/>
        </w:rPr>
        <w:t>:</w:t>
      </w:r>
    </w:p>
    <w:p w:rsidR="00C450B3" w:rsidRDefault="00C450B3" w:rsidP="00C450B3">
      <w:pPr>
        <w:jc w:val="both"/>
        <w:rPr>
          <w:rFonts w:ascii="Times New Roman" w:hAnsi="Times New Roman"/>
          <w:b/>
          <w:iCs/>
          <w:sz w:val="24"/>
          <w:szCs w:val="24"/>
          <w:lang w:eastAsia="en-US"/>
        </w:rPr>
      </w:pPr>
      <w:r>
        <w:rPr>
          <w:rFonts w:ascii="Times New Roman" w:hAnsi="Times New Roman"/>
          <w:b/>
          <w:iCs/>
          <w:sz w:val="24"/>
          <w:szCs w:val="24"/>
          <w:lang w:eastAsia="en-US"/>
        </w:rPr>
        <w:t>Заместител</w:t>
      </w:r>
      <w:r w:rsidR="00E4689C">
        <w:rPr>
          <w:rFonts w:ascii="Times New Roman" w:hAnsi="Times New Roman"/>
          <w:b/>
          <w:iCs/>
          <w:sz w:val="24"/>
          <w:szCs w:val="24"/>
          <w:lang w:eastAsia="en-US"/>
        </w:rPr>
        <w:t>ь</w:t>
      </w:r>
      <w:r>
        <w:rPr>
          <w:rFonts w:ascii="Times New Roman" w:hAnsi="Times New Roman"/>
          <w:b/>
          <w:iCs/>
          <w:sz w:val="24"/>
          <w:szCs w:val="24"/>
          <w:lang w:eastAsia="en-US"/>
        </w:rPr>
        <w:t xml:space="preserve"> Председателя Закупочной комиссии:</w:t>
      </w:r>
    </w:p>
    <w:p w:rsidR="00CE3B30" w:rsidRPr="0019378D" w:rsidRDefault="0019378D" w:rsidP="008C404B">
      <w:pPr>
        <w:jc w:val="both"/>
        <w:rPr>
          <w:rFonts w:ascii="Times New Roman" w:hAnsi="Times New Roman"/>
          <w:b/>
          <w:iCs/>
          <w:sz w:val="24"/>
          <w:szCs w:val="24"/>
          <w:lang w:eastAsia="en-US"/>
        </w:rPr>
      </w:pPr>
      <w:r w:rsidRPr="0019378D">
        <w:rPr>
          <w:rFonts w:ascii="Times New Roman" w:hAnsi="Times New Roman"/>
          <w:bCs/>
          <w:iCs/>
          <w:sz w:val="24"/>
          <w:szCs w:val="24"/>
          <w:lang w:eastAsia="en-US"/>
        </w:rPr>
        <w:t>Титов Андрей Владимирович – директор по логистике и МТО – начальник управления филиала ПАО «Россети Московский регион» – Северные электрические сети;</w:t>
      </w:r>
    </w:p>
    <w:p w:rsidR="007F42B6" w:rsidRDefault="00415761" w:rsidP="00937EB4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19378D">
        <w:rPr>
          <w:rFonts w:ascii="Times New Roman" w:hAnsi="Times New Roman"/>
          <w:b/>
          <w:bCs/>
          <w:sz w:val="24"/>
          <w:szCs w:val="24"/>
          <w:lang w:eastAsia="en-US"/>
        </w:rPr>
        <w:t>Члены Закупочной комиссии</w:t>
      </w:r>
      <w:r w:rsidRPr="0019378D">
        <w:rPr>
          <w:rFonts w:ascii="Times New Roman" w:hAnsi="Times New Roman"/>
          <w:bCs/>
          <w:sz w:val="24"/>
          <w:szCs w:val="24"/>
          <w:lang w:eastAsia="en-US"/>
        </w:rPr>
        <w:t>:</w:t>
      </w:r>
    </w:p>
    <w:p w:rsidR="00FB788C" w:rsidRPr="00FB788C" w:rsidRDefault="00FB788C" w:rsidP="00FB788C">
      <w:pPr>
        <w:keepNext/>
        <w:keepLines/>
        <w:widowControl w:val="0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  <w:r w:rsidRPr="00D23110">
        <w:rPr>
          <w:rFonts w:ascii="Times New Roman" w:hAnsi="Times New Roman"/>
          <w:sz w:val="24"/>
          <w:szCs w:val="24"/>
        </w:rPr>
        <w:t xml:space="preserve">Осипов Иван Васильевич </w:t>
      </w:r>
      <w:r w:rsidRPr="00D23110">
        <w:rPr>
          <w:rFonts w:ascii="Times New Roman" w:hAnsi="Times New Roman"/>
          <w:sz w:val="24"/>
          <w:szCs w:val="24"/>
          <w:lang w:eastAsia="en-US"/>
        </w:rPr>
        <w:t>– и.о. заместителя директора по капитальному строительству – начальник управления;</w:t>
      </w:r>
    </w:p>
    <w:p w:rsidR="0019378D" w:rsidRPr="0019378D" w:rsidRDefault="0019378D" w:rsidP="0019378D">
      <w:pPr>
        <w:pStyle w:val="ConsPlusNonformat"/>
        <w:tabs>
          <w:tab w:val="left" w:pos="1276"/>
        </w:tabs>
        <w:ind w:right="282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19378D">
        <w:rPr>
          <w:rFonts w:ascii="Times New Roman" w:hAnsi="Times New Roman"/>
          <w:sz w:val="24"/>
          <w:szCs w:val="24"/>
          <w:lang w:eastAsia="en-US"/>
        </w:rPr>
        <w:t xml:space="preserve">Масалева Ирина Борисовна – </w:t>
      </w:r>
      <w:r w:rsidRPr="0019378D">
        <w:rPr>
          <w:rFonts w:ascii="Times New Roman" w:hAnsi="Times New Roman"/>
          <w:bCs/>
          <w:sz w:val="24"/>
          <w:szCs w:val="24"/>
          <w:lang w:eastAsia="en-US"/>
        </w:rPr>
        <w:t xml:space="preserve">заместитель директора по технологическому присоединению </w:t>
      </w:r>
      <w:r w:rsidRPr="0019378D">
        <w:rPr>
          <w:rFonts w:ascii="Times New Roman" w:hAnsi="Times New Roman"/>
          <w:bCs/>
          <w:iCs/>
          <w:sz w:val="24"/>
          <w:szCs w:val="24"/>
          <w:lang w:eastAsia="en-US"/>
        </w:rPr>
        <w:t>филиала ПАО «Россети Московский регион» – Северные электрические сети;</w:t>
      </w:r>
    </w:p>
    <w:p w:rsidR="001B728A" w:rsidRPr="0019378D" w:rsidRDefault="001B728A" w:rsidP="00937EB4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19378D">
        <w:rPr>
          <w:rFonts w:ascii="Times New Roman" w:hAnsi="Times New Roman"/>
          <w:bCs/>
          <w:iCs/>
          <w:sz w:val="24"/>
          <w:szCs w:val="24"/>
          <w:lang w:eastAsia="en-US"/>
        </w:rPr>
        <w:t>Ножкин Алексей Михайлович – заместитель начальника управления логистики филиала ПАО «Россети Московский регион» – Северные электрические сети;</w:t>
      </w:r>
    </w:p>
    <w:p w:rsidR="0019378D" w:rsidRPr="0019378D" w:rsidRDefault="0019378D" w:rsidP="0019378D">
      <w:pPr>
        <w:pStyle w:val="ConsPlusNonformat"/>
        <w:tabs>
          <w:tab w:val="left" w:pos="1276"/>
        </w:tabs>
        <w:ind w:right="282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 w:rsidRPr="0019378D">
        <w:rPr>
          <w:rFonts w:ascii="Times New Roman" w:hAnsi="Times New Roman" w:cs="Times New Roman"/>
          <w:sz w:val="24"/>
          <w:szCs w:val="24"/>
          <w:lang w:eastAsia="en-US"/>
        </w:rPr>
        <w:t xml:space="preserve">Цыганков Сергей Станиславович – начальник управления правового обеспечения и управления собственностью </w:t>
      </w:r>
      <w:r w:rsidRPr="0019378D">
        <w:rPr>
          <w:rFonts w:ascii="Times New Roman" w:hAnsi="Times New Roman"/>
          <w:bCs/>
          <w:iCs/>
          <w:sz w:val="24"/>
          <w:szCs w:val="24"/>
          <w:lang w:eastAsia="en-US"/>
        </w:rPr>
        <w:t>филиала ПАО «Россети Московский регион» – Северные электрические сети;</w:t>
      </w:r>
    </w:p>
    <w:p w:rsidR="0019378D" w:rsidRPr="0019378D" w:rsidRDefault="0019378D" w:rsidP="0019378D">
      <w:pPr>
        <w:pStyle w:val="ConsPlusNonformat"/>
        <w:tabs>
          <w:tab w:val="left" w:pos="1276"/>
        </w:tabs>
        <w:ind w:right="282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19378D">
        <w:rPr>
          <w:rFonts w:ascii="Times New Roman" w:hAnsi="Times New Roman" w:cs="Times New Roman"/>
          <w:sz w:val="24"/>
          <w:szCs w:val="24"/>
        </w:rPr>
        <w:t>Жук Денис Станиславович</w:t>
      </w:r>
      <w:r w:rsidRPr="0019378D">
        <w:rPr>
          <w:rFonts w:ascii="Times New Roman" w:hAnsi="Times New Roman" w:cs="Times New Roman"/>
          <w:sz w:val="24"/>
          <w:szCs w:val="24"/>
          <w:lang w:eastAsia="en-US"/>
        </w:rPr>
        <w:t xml:space="preserve"> – заместитель начальника управления капитального строительства</w:t>
      </w:r>
      <w:r w:rsidRPr="0019378D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19378D">
        <w:rPr>
          <w:rFonts w:ascii="Times New Roman" w:hAnsi="Times New Roman"/>
          <w:bCs/>
          <w:iCs/>
          <w:sz w:val="24"/>
          <w:szCs w:val="24"/>
          <w:lang w:eastAsia="en-US"/>
        </w:rPr>
        <w:t>филиала ПАО «Россети Московский регион» – Северные электрические сети</w:t>
      </w:r>
      <w:r w:rsidR="004E5705">
        <w:rPr>
          <w:rFonts w:ascii="Times New Roman" w:hAnsi="Times New Roman"/>
          <w:bCs/>
          <w:iCs/>
          <w:sz w:val="24"/>
          <w:szCs w:val="24"/>
          <w:lang w:eastAsia="en-US"/>
        </w:rPr>
        <w:t>.</w:t>
      </w:r>
    </w:p>
    <w:p w:rsidR="00415761" w:rsidRPr="00415761" w:rsidRDefault="00415761" w:rsidP="008C404B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Ответственный секретарь </w:t>
      </w:r>
      <w:r w:rsidR="001B6529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Закупочной </w:t>
      </w:r>
      <w:r w:rsidR="00ED0B20">
        <w:rPr>
          <w:rFonts w:ascii="Times New Roman" w:hAnsi="Times New Roman"/>
          <w:b/>
          <w:bCs/>
          <w:sz w:val="24"/>
          <w:szCs w:val="24"/>
          <w:lang w:eastAsia="en-US"/>
        </w:rPr>
        <w:t>комиссии</w:t>
      </w: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(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без права</w:t>
      </w: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голоса):</w:t>
      </w:r>
    </w:p>
    <w:p w:rsidR="001C655B" w:rsidRPr="00D23110" w:rsidRDefault="00A61BED" w:rsidP="008C404B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Тихомирова Вера Олеговна</w:t>
      </w:r>
      <w:r w:rsidR="00CB5198" w:rsidRPr="00CB5198">
        <w:rPr>
          <w:rFonts w:ascii="Times New Roman" w:hAnsi="Times New Roman"/>
          <w:sz w:val="24"/>
          <w:szCs w:val="24"/>
          <w:lang w:eastAsia="en-US"/>
        </w:rPr>
        <w:t xml:space="preserve"> – главный специалист сектора по организации закупок </w:t>
      </w:r>
      <w:r w:rsidR="008C404B" w:rsidRPr="008C404B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филиала </w:t>
      </w:r>
      <w:r w:rsidR="00FC5B72" w:rsidRPr="00FC5B72">
        <w:rPr>
          <w:rFonts w:ascii="Times New Roman" w:hAnsi="Times New Roman"/>
          <w:bCs/>
          <w:iCs/>
          <w:sz w:val="24"/>
          <w:szCs w:val="24"/>
          <w:lang w:eastAsia="en-US"/>
        </w:rPr>
        <w:t>ПАО «Россети Московский регион»</w:t>
      </w:r>
      <w:r w:rsidR="008C404B" w:rsidRPr="008C404B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– Северные электрические сети</w:t>
      </w:r>
      <w:r w:rsidR="00CB5198" w:rsidRPr="00CB5198">
        <w:rPr>
          <w:rFonts w:ascii="Times New Roman" w:hAnsi="Times New Roman"/>
          <w:sz w:val="24"/>
          <w:szCs w:val="24"/>
          <w:lang w:eastAsia="en-US"/>
        </w:rPr>
        <w:t>.</w:t>
      </w:r>
    </w:p>
    <w:p w:rsidR="00415761" w:rsidRPr="00CB5198" w:rsidRDefault="00415761" w:rsidP="008C404B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sz w:val="24"/>
          <w:szCs w:val="24"/>
          <w:lang w:eastAsia="en-US"/>
        </w:rPr>
        <w:t>СЛУШАЛИ:</w:t>
      </w:r>
    </w:p>
    <w:p w:rsidR="005E033B" w:rsidRDefault="004E0AD2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Тихомирову В.О.</w:t>
      </w:r>
      <w:r w:rsidR="00415761" w:rsidRPr="0041576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15761">
        <w:rPr>
          <w:rFonts w:ascii="Times New Roman" w:hAnsi="Times New Roman"/>
          <w:b/>
          <w:sz w:val="24"/>
          <w:szCs w:val="24"/>
          <w:lang w:eastAsia="en-US"/>
        </w:rPr>
        <w:t xml:space="preserve">– 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Главного специалиста сектора по организации закупок филиала </w:t>
      </w:r>
      <w:r w:rsidR="00FC5B72" w:rsidRPr="00FC5B72">
        <w:rPr>
          <w:rFonts w:ascii="Times New Roman" w:hAnsi="Times New Roman"/>
          <w:bCs/>
          <w:iCs/>
          <w:sz w:val="24"/>
          <w:szCs w:val="24"/>
          <w:lang w:eastAsia="en-US"/>
        </w:rPr>
        <w:t>ПАО «Россети Московский регион»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15761" w:rsidRPr="00415761">
        <w:rPr>
          <w:rFonts w:ascii="Times New Roman" w:hAnsi="Times New Roman"/>
          <w:bCs/>
          <w:sz w:val="24"/>
          <w:szCs w:val="24"/>
          <w:lang w:eastAsia="en-US"/>
        </w:rPr>
        <w:t>–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 Северные электрические сети.</w:t>
      </w:r>
    </w:p>
    <w:p w:rsidR="00415761" w:rsidRPr="00651DF0" w:rsidRDefault="00415761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415761" w:rsidRPr="00415761" w:rsidRDefault="00415761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>ВОПРОСЫ ЗАСЕДАНИЯ:</w:t>
      </w:r>
    </w:p>
    <w:p w:rsidR="00415761" w:rsidRPr="00415761" w:rsidRDefault="00415761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415761">
        <w:rPr>
          <w:rFonts w:ascii="Times New Roman" w:hAnsi="Times New Roman"/>
          <w:sz w:val="24"/>
          <w:szCs w:val="24"/>
          <w:lang w:eastAsia="en-US"/>
        </w:rPr>
        <w:t xml:space="preserve">Об утверждении Извещений о проведении запросов </w:t>
      </w:r>
      <w:r w:rsidR="00431112" w:rsidRPr="00431112">
        <w:rPr>
          <w:rFonts w:ascii="Times New Roman" w:hAnsi="Times New Roman"/>
          <w:sz w:val="24"/>
          <w:szCs w:val="24"/>
          <w:lang w:eastAsia="en-US"/>
        </w:rPr>
        <w:t xml:space="preserve">цен </w:t>
      </w:r>
      <w:r w:rsidR="00723C56" w:rsidRPr="00723C56">
        <w:rPr>
          <w:rFonts w:ascii="Times New Roman" w:hAnsi="Times New Roman"/>
          <w:bCs/>
          <w:iCs/>
          <w:sz w:val="24"/>
          <w:szCs w:val="24"/>
          <w:lang w:eastAsia="en-US"/>
        </w:rPr>
        <w:t>по результатам предварительного отбора  в электронной форме</w:t>
      </w:r>
      <w:r w:rsidRPr="00415761">
        <w:rPr>
          <w:rFonts w:ascii="Times New Roman" w:hAnsi="Times New Roman"/>
          <w:sz w:val="24"/>
          <w:szCs w:val="24"/>
          <w:lang w:eastAsia="en-US"/>
        </w:rPr>
        <w:t xml:space="preserve"> по лотам согласно приложению 1 к настоящему протоколу. </w:t>
      </w:r>
    </w:p>
    <w:p w:rsidR="005E033B" w:rsidRPr="00651DF0" w:rsidRDefault="005E033B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5E033B" w:rsidRPr="00415761" w:rsidRDefault="005E033B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sz w:val="24"/>
          <w:szCs w:val="24"/>
          <w:lang w:eastAsia="en-US"/>
        </w:rPr>
        <w:t>РЕШИЛИ:</w:t>
      </w:r>
    </w:p>
    <w:p w:rsidR="005E033B" w:rsidRPr="00CB5198" w:rsidRDefault="005E033B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1. </w:t>
      </w:r>
      <w:r w:rsidR="008C404B" w:rsidRPr="008C404B">
        <w:rPr>
          <w:rFonts w:ascii="Times New Roman" w:hAnsi="Times New Roman"/>
          <w:sz w:val="24"/>
          <w:szCs w:val="24"/>
          <w:lang w:eastAsia="en-US"/>
        </w:rPr>
        <w:t xml:space="preserve">Утвердить Извещения о проведении запросов </w:t>
      </w:r>
      <w:r w:rsidR="00431112" w:rsidRPr="00431112">
        <w:rPr>
          <w:rFonts w:ascii="Times New Roman" w:hAnsi="Times New Roman"/>
          <w:sz w:val="24"/>
          <w:szCs w:val="24"/>
          <w:lang w:eastAsia="en-US"/>
        </w:rPr>
        <w:t xml:space="preserve">цен </w:t>
      </w:r>
      <w:r w:rsidR="00723C56" w:rsidRPr="00723C56">
        <w:rPr>
          <w:rFonts w:ascii="Times New Roman" w:hAnsi="Times New Roman"/>
          <w:bCs/>
          <w:iCs/>
          <w:sz w:val="24"/>
          <w:szCs w:val="24"/>
          <w:lang w:eastAsia="en-US"/>
        </w:rPr>
        <w:t>по резу</w:t>
      </w:r>
      <w:r w:rsidR="00E748D3">
        <w:rPr>
          <w:rFonts w:ascii="Times New Roman" w:hAnsi="Times New Roman"/>
          <w:bCs/>
          <w:iCs/>
          <w:sz w:val="24"/>
          <w:szCs w:val="24"/>
          <w:lang w:eastAsia="en-US"/>
        </w:rPr>
        <w:t>льтатам предварительного отбора</w:t>
      </w:r>
      <w:r w:rsidR="00723C56" w:rsidRPr="00723C56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в электронной форме</w:t>
      </w:r>
      <w:r w:rsidR="008C404B" w:rsidRPr="008C404B">
        <w:rPr>
          <w:rFonts w:ascii="Times New Roman" w:hAnsi="Times New Roman"/>
          <w:sz w:val="24"/>
          <w:szCs w:val="24"/>
          <w:lang w:eastAsia="en-US"/>
        </w:rPr>
        <w:t xml:space="preserve"> по лотам согласно приложению 1 к настоящему протоколу.</w:t>
      </w:r>
      <w:r w:rsidRPr="00CB5198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5E033B" w:rsidRPr="0063260A" w:rsidRDefault="005E033B" w:rsidP="008C404B">
      <w:pPr>
        <w:jc w:val="both"/>
        <w:rPr>
          <w:rFonts w:ascii="Times New Roman" w:hAnsi="Times New Roman"/>
          <w:color w:val="FF0000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2.  Срок подачи Предложений по </w:t>
      </w:r>
      <w:r w:rsidR="0097560A">
        <w:rPr>
          <w:rFonts w:ascii="Times New Roman" w:hAnsi="Times New Roman"/>
          <w:sz w:val="24"/>
          <w:szCs w:val="24"/>
          <w:lang w:eastAsia="en-US"/>
        </w:rPr>
        <w:t>з</w:t>
      </w:r>
      <w:r w:rsidRPr="00CB5198">
        <w:rPr>
          <w:rFonts w:ascii="Times New Roman" w:hAnsi="Times New Roman"/>
          <w:sz w:val="24"/>
          <w:szCs w:val="24"/>
          <w:lang w:eastAsia="en-US"/>
        </w:rPr>
        <w:t>апрос</w:t>
      </w:r>
      <w:r w:rsidR="00CC1923">
        <w:rPr>
          <w:rFonts w:ascii="Times New Roman" w:hAnsi="Times New Roman"/>
          <w:sz w:val="24"/>
          <w:szCs w:val="24"/>
          <w:lang w:eastAsia="en-US"/>
        </w:rPr>
        <w:t>ам</w:t>
      </w:r>
      <w:r w:rsidRPr="00CB5198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31112">
        <w:rPr>
          <w:rFonts w:ascii="Times New Roman" w:hAnsi="Times New Roman"/>
          <w:sz w:val="24"/>
          <w:szCs w:val="24"/>
          <w:lang w:eastAsia="en-US"/>
        </w:rPr>
        <w:t>цен</w:t>
      </w:r>
      <w:r w:rsidRPr="00CB5198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C1776F">
        <w:rPr>
          <w:rFonts w:ascii="Times New Roman" w:hAnsi="Times New Roman"/>
          <w:sz w:val="24"/>
          <w:szCs w:val="24"/>
          <w:lang w:eastAsia="en-US"/>
        </w:rPr>
        <w:t xml:space="preserve">установить не менее </w:t>
      </w:r>
      <w:r w:rsidR="00602E5A">
        <w:rPr>
          <w:rFonts w:ascii="Times New Roman" w:hAnsi="Times New Roman"/>
          <w:sz w:val="24"/>
          <w:szCs w:val="24"/>
          <w:lang w:eastAsia="en-US"/>
        </w:rPr>
        <w:t>4</w:t>
      </w:r>
      <w:r w:rsidRPr="00C1776F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97560A" w:rsidRPr="00C1776F">
        <w:rPr>
          <w:rFonts w:ascii="Times New Roman" w:hAnsi="Times New Roman"/>
          <w:sz w:val="24"/>
          <w:szCs w:val="24"/>
          <w:lang w:eastAsia="en-US"/>
        </w:rPr>
        <w:t xml:space="preserve">рабочих </w:t>
      </w:r>
      <w:r w:rsidRPr="00C1776F">
        <w:rPr>
          <w:rFonts w:ascii="Times New Roman" w:hAnsi="Times New Roman"/>
          <w:sz w:val="24"/>
          <w:szCs w:val="24"/>
          <w:lang w:eastAsia="en-US"/>
        </w:rPr>
        <w:t>дней.</w:t>
      </w:r>
    </w:p>
    <w:p w:rsidR="005E033B" w:rsidRPr="00651DF0" w:rsidRDefault="005E033B" w:rsidP="008C404B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5E033B" w:rsidRPr="008C404B" w:rsidRDefault="005E033B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8C404B">
        <w:rPr>
          <w:rFonts w:ascii="Times New Roman" w:hAnsi="Times New Roman"/>
          <w:b/>
          <w:sz w:val="24"/>
          <w:szCs w:val="24"/>
          <w:lang w:eastAsia="en-US"/>
        </w:rPr>
        <w:t>РЕЗУЛЬТАТЫ ГОЛОСОВАНИЯ:</w:t>
      </w:r>
    </w:p>
    <w:p w:rsidR="005E033B" w:rsidRPr="00CB5198" w:rsidRDefault="00CB5198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«За»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 xml:space="preserve"> «0</w:t>
      </w:r>
      <w:r w:rsidR="008B1040">
        <w:rPr>
          <w:rFonts w:ascii="Times New Roman" w:hAnsi="Times New Roman"/>
          <w:sz w:val="24"/>
          <w:szCs w:val="24"/>
          <w:lang w:eastAsia="en-US"/>
        </w:rPr>
        <w:t>5</w:t>
      </w:r>
      <w:r w:rsidRPr="00CB5198">
        <w:rPr>
          <w:rFonts w:ascii="Times New Roman" w:hAnsi="Times New Roman"/>
          <w:sz w:val="24"/>
          <w:szCs w:val="24"/>
          <w:lang w:eastAsia="en-US"/>
        </w:rPr>
        <w:t xml:space="preserve">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</w:p>
    <w:p w:rsidR="005E033B" w:rsidRPr="00CB5198" w:rsidRDefault="00CB5198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«Против» «0»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</w:p>
    <w:p w:rsidR="001E35A1" w:rsidRDefault="00CB5198" w:rsidP="001E35A1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«Воздержалось» «0»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  <w:r w:rsidR="005E033B" w:rsidRPr="005E033B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</w:p>
    <w:p w:rsidR="00D23110" w:rsidRPr="00651DF0" w:rsidRDefault="00D23110" w:rsidP="001E35A1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CB5198" w:rsidRDefault="005E033B" w:rsidP="00D97C42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rPr>
          <w:rFonts w:ascii="Times New Roman" w:hAnsi="Times New Roman"/>
          <w:b/>
          <w:sz w:val="24"/>
          <w:szCs w:val="24"/>
          <w:lang w:eastAsia="en-US"/>
        </w:rPr>
      </w:pPr>
      <w:r w:rsidRPr="008C404B">
        <w:rPr>
          <w:rFonts w:ascii="Times New Roman" w:hAnsi="Times New Roman"/>
          <w:b/>
          <w:sz w:val="24"/>
          <w:szCs w:val="24"/>
          <w:lang w:eastAsia="en-US"/>
        </w:rPr>
        <w:t>ПОДПИСИ:</w:t>
      </w:r>
    </w:p>
    <w:p w:rsidR="008B1040" w:rsidRPr="00FC712B" w:rsidRDefault="008B1040" w:rsidP="008B1040">
      <w:pPr>
        <w:pStyle w:val="ab"/>
        <w:tabs>
          <w:tab w:val="left" w:pos="567"/>
        </w:tabs>
        <w:ind w:left="0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985"/>
        <w:gridCol w:w="3118"/>
        <w:gridCol w:w="2268"/>
      </w:tblGrid>
      <w:tr w:rsidR="00727F13" w:rsidRPr="005E033B" w:rsidTr="008C404B">
        <w:trPr>
          <w:cantSplit/>
          <w:trHeight w:val="688"/>
        </w:trPr>
        <w:tc>
          <w:tcPr>
            <w:tcW w:w="2835" w:type="dxa"/>
            <w:vAlign w:val="center"/>
          </w:tcPr>
          <w:p w:rsidR="00727F13" w:rsidRPr="00CB5198" w:rsidRDefault="00FB788C" w:rsidP="00E4689C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Заместитель </w:t>
            </w:r>
            <w:r w:rsidR="00E4689C"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r w:rsidR="00727F13">
              <w:rPr>
                <w:rFonts w:ascii="Times New Roman" w:hAnsi="Times New Roman"/>
                <w:sz w:val="24"/>
                <w:szCs w:val="24"/>
                <w:lang w:eastAsia="en-US"/>
              </w:rPr>
              <w:t>редседател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я</w:t>
            </w:r>
            <w:r w:rsidR="00727F1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727F13" w:rsidRPr="00CB5198">
              <w:rPr>
                <w:rFonts w:ascii="Times New Roman" w:hAnsi="Times New Roman"/>
                <w:sz w:val="24"/>
                <w:szCs w:val="24"/>
                <w:lang w:eastAsia="en-US"/>
              </w:rPr>
              <w:t>Закупочной комиссии:</w:t>
            </w:r>
          </w:p>
        </w:tc>
        <w:tc>
          <w:tcPr>
            <w:tcW w:w="1985" w:type="dxa"/>
            <w:vAlign w:val="center"/>
          </w:tcPr>
          <w:p w:rsidR="00727F13" w:rsidRPr="00D97C42" w:rsidRDefault="00FB788C" w:rsidP="003236E5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Титов А.В.</w:t>
            </w:r>
          </w:p>
        </w:tc>
        <w:tc>
          <w:tcPr>
            <w:tcW w:w="3118" w:type="dxa"/>
            <w:vAlign w:val="center"/>
          </w:tcPr>
          <w:p w:rsidR="00727F13" w:rsidRPr="00CB5198" w:rsidRDefault="00FB788C" w:rsidP="003236E5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071C8">
              <w:rPr>
                <w:rFonts w:ascii="Times New Roman" w:hAnsi="Times New Roman"/>
                <w:sz w:val="22"/>
                <w:szCs w:val="22"/>
              </w:rPr>
              <w:t>Директор по логистике и МТО – начальник управления</w:t>
            </w:r>
          </w:p>
        </w:tc>
        <w:tc>
          <w:tcPr>
            <w:tcW w:w="2268" w:type="dxa"/>
            <w:vAlign w:val="center"/>
          </w:tcPr>
          <w:p w:rsidR="00727F13" w:rsidRPr="00CB5198" w:rsidRDefault="00727F13" w:rsidP="00D97C4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97C42" w:rsidRPr="005E033B" w:rsidTr="008C404B">
        <w:trPr>
          <w:trHeight w:val="698"/>
        </w:trPr>
        <w:tc>
          <w:tcPr>
            <w:tcW w:w="2835" w:type="dxa"/>
            <w:vAlign w:val="center"/>
          </w:tcPr>
          <w:p w:rsidR="00D97C42" w:rsidRPr="00CB5198" w:rsidRDefault="00D97C42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5198">
              <w:rPr>
                <w:rFonts w:ascii="Times New Roman" w:hAnsi="Times New Roman"/>
                <w:sz w:val="24"/>
                <w:szCs w:val="24"/>
                <w:lang w:eastAsia="en-US"/>
              </w:rPr>
              <w:t>Секретарь Закупочной  комиссии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985" w:type="dxa"/>
            <w:vAlign w:val="center"/>
          </w:tcPr>
          <w:p w:rsidR="00D97C42" w:rsidRPr="00480851" w:rsidRDefault="00CC68F8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Тихомирова В.О. </w:t>
            </w:r>
          </w:p>
        </w:tc>
        <w:tc>
          <w:tcPr>
            <w:tcW w:w="3118" w:type="dxa"/>
            <w:vAlign w:val="center"/>
          </w:tcPr>
          <w:p w:rsidR="00D97C42" w:rsidRPr="00CB5198" w:rsidRDefault="00D97C42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Главный специалист сектора по организации закупок</w:t>
            </w:r>
          </w:p>
        </w:tc>
        <w:tc>
          <w:tcPr>
            <w:tcW w:w="2268" w:type="dxa"/>
            <w:vAlign w:val="center"/>
          </w:tcPr>
          <w:p w:rsidR="00D97C42" w:rsidRPr="00CB5198" w:rsidRDefault="00D97C42" w:rsidP="00D97C4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5E033B" w:rsidRPr="00CB5198" w:rsidRDefault="005E033B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Приложения:</w:t>
      </w:r>
    </w:p>
    <w:p w:rsidR="005E033B" w:rsidRPr="00CB5198" w:rsidRDefault="005E033B" w:rsidP="008C404B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Перечень закупок к утверждению Закупочной комиссией;</w:t>
      </w:r>
    </w:p>
    <w:p w:rsidR="00550C6F" w:rsidRDefault="005E033B" w:rsidP="00993B59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Лист регистрации членов Закупочной комиссии.</w:t>
      </w:r>
    </w:p>
    <w:p w:rsidR="007A2322" w:rsidRDefault="007A2322" w:rsidP="00D97C42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A2BAE" w:rsidRDefault="001A2BAE" w:rsidP="007A2322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7A2322" w:rsidRDefault="00D97C42" w:rsidP="007A2322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bookmarkStart w:id="0" w:name="_GoBack"/>
      <w:bookmarkEnd w:id="0"/>
      <w:r w:rsidRPr="00CC413F">
        <w:rPr>
          <w:rFonts w:ascii="Times New Roman" w:hAnsi="Times New Roman"/>
          <w:i/>
          <w:sz w:val="22"/>
          <w:szCs w:val="24"/>
          <w:lang w:eastAsia="en-US"/>
        </w:rPr>
        <w:lastRenderedPageBreak/>
        <w:t xml:space="preserve">Приложение №1 </w:t>
      </w:r>
    </w:p>
    <w:p w:rsidR="00507D4A" w:rsidRDefault="00D97C42" w:rsidP="00993B59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к Протоколу </w:t>
      </w:r>
      <w:r w:rsidRPr="004E0AD2">
        <w:rPr>
          <w:rFonts w:ascii="Times New Roman" w:hAnsi="Times New Roman"/>
          <w:i/>
          <w:sz w:val="22"/>
          <w:szCs w:val="24"/>
          <w:lang w:eastAsia="en-US"/>
        </w:rPr>
        <w:t>С/</w:t>
      </w:r>
      <w:r w:rsidR="00FB788C">
        <w:rPr>
          <w:rFonts w:ascii="Times New Roman" w:hAnsi="Times New Roman"/>
          <w:i/>
          <w:sz w:val="22"/>
          <w:szCs w:val="24"/>
          <w:lang w:eastAsia="en-US"/>
        </w:rPr>
        <w:t>78</w:t>
      </w:r>
      <w:r w:rsidR="006A1606" w:rsidRPr="004E0AD2">
        <w:rPr>
          <w:rFonts w:ascii="Times New Roman" w:hAnsi="Times New Roman"/>
          <w:i/>
          <w:sz w:val="22"/>
          <w:szCs w:val="24"/>
          <w:lang w:eastAsia="en-US"/>
        </w:rPr>
        <w:t>/</w:t>
      </w:r>
      <w:r w:rsidR="00C80317" w:rsidRPr="00CC413F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 w:rsidRPr="00CC413F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AE3C5D" w:rsidRPr="00CC413F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21C4C"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>от «</w:t>
      </w:r>
      <w:r w:rsidR="00FB788C">
        <w:rPr>
          <w:rFonts w:ascii="Times New Roman" w:hAnsi="Times New Roman"/>
          <w:i/>
          <w:sz w:val="22"/>
          <w:szCs w:val="24"/>
          <w:lang w:eastAsia="en-US"/>
        </w:rPr>
        <w:t>28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» </w:t>
      </w:r>
      <w:r w:rsidR="0019378D">
        <w:rPr>
          <w:rFonts w:ascii="Times New Roman" w:hAnsi="Times New Roman"/>
          <w:i/>
          <w:sz w:val="22"/>
          <w:szCs w:val="24"/>
          <w:lang w:eastAsia="en-US"/>
        </w:rPr>
        <w:t>декабря</w:t>
      </w:r>
      <w:r w:rsidR="008C404B"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 20</w:t>
      </w:r>
      <w:r w:rsidR="00E55B11" w:rsidRPr="00CC413F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AE3C5D" w:rsidRPr="00CC413F">
        <w:rPr>
          <w:rFonts w:ascii="Times New Roman" w:hAnsi="Times New Roman"/>
          <w:i/>
          <w:sz w:val="22"/>
          <w:szCs w:val="24"/>
          <w:lang w:eastAsia="en-US"/>
        </w:rPr>
        <w:t>2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>г.</w:t>
      </w:r>
    </w:p>
    <w:p w:rsidR="007A2322" w:rsidRPr="00993B59" w:rsidRDefault="007A2322" w:rsidP="00993B59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700A94" w:rsidRDefault="00C673C6" w:rsidP="00993B59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C673C6">
        <w:rPr>
          <w:rFonts w:ascii="Times New Roman" w:hAnsi="Times New Roman"/>
          <w:b/>
          <w:sz w:val="24"/>
          <w:szCs w:val="24"/>
          <w:lang w:eastAsia="en-US"/>
        </w:rPr>
        <w:t>Перечень закупок к утверждению Закупочной комиссией</w:t>
      </w:r>
    </w:p>
    <w:p w:rsidR="00993B59" w:rsidRPr="00E04EF5" w:rsidRDefault="00993B59" w:rsidP="00993B59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8788"/>
      </w:tblGrid>
      <w:tr w:rsidR="00C673C6" w:rsidTr="00B13F5F">
        <w:tc>
          <w:tcPr>
            <w:tcW w:w="1418" w:type="dxa"/>
            <w:vAlign w:val="center"/>
          </w:tcPr>
          <w:p w:rsidR="00C673C6" w:rsidRPr="00C673C6" w:rsidRDefault="00C673C6" w:rsidP="00C673C6">
            <w:pPr>
              <w:ind w:left="-142" w:right="-108"/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 w:rsidRPr="00C673C6">
              <w:rPr>
                <w:rFonts w:ascii="Times New Roman" w:hAnsi="Times New Roman"/>
                <w:sz w:val="20"/>
                <w:lang w:eastAsia="en-US"/>
              </w:rPr>
              <w:t>Номер закупки</w:t>
            </w:r>
          </w:p>
          <w:p w:rsidR="00C673C6" w:rsidRPr="00C673C6" w:rsidRDefault="00C673C6" w:rsidP="00FB5906">
            <w:pPr>
              <w:ind w:left="-142" w:right="-108"/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 w:rsidRPr="00C673C6">
              <w:rPr>
                <w:rFonts w:ascii="Times New Roman" w:hAnsi="Times New Roman"/>
                <w:sz w:val="20"/>
                <w:lang w:eastAsia="en-US"/>
              </w:rPr>
              <w:t xml:space="preserve">(ID номер ЗНТ из </w:t>
            </w:r>
            <w:r w:rsidR="00FB5906">
              <w:rPr>
                <w:rFonts w:ascii="Times New Roman" w:hAnsi="Times New Roman"/>
                <w:sz w:val="20"/>
                <w:lang w:val="en-US" w:eastAsia="en-US"/>
              </w:rPr>
              <w:t>SAP</w:t>
            </w:r>
            <w:r w:rsidRPr="00C673C6">
              <w:rPr>
                <w:rFonts w:ascii="Times New Roman" w:hAnsi="Times New Roman"/>
                <w:sz w:val="20"/>
                <w:lang w:eastAsia="en-US"/>
              </w:rPr>
              <w:t>)</w:t>
            </w:r>
          </w:p>
        </w:tc>
        <w:tc>
          <w:tcPr>
            <w:tcW w:w="8788" w:type="dxa"/>
            <w:vAlign w:val="center"/>
          </w:tcPr>
          <w:p w:rsidR="00C673C6" w:rsidRPr="00C673C6" w:rsidRDefault="00C673C6" w:rsidP="00C673C6">
            <w:pPr>
              <w:ind w:right="-1"/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 w:rsidRPr="00C673C6">
              <w:rPr>
                <w:rFonts w:ascii="Times New Roman" w:hAnsi="Times New Roman"/>
                <w:sz w:val="20"/>
                <w:lang w:eastAsia="en-US"/>
              </w:rPr>
              <w:t>Наименование лота</w:t>
            </w:r>
          </w:p>
        </w:tc>
      </w:tr>
      <w:tr w:rsidR="007142F4" w:rsidTr="00B13F5F">
        <w:trPr>
          <w:trHeight w:val="91"/>
        </w:trPr>
        <w:tc>
          <w:tcPr>
            <w:tcW w:w="1418" w:type="dxa"/>
            <w:vAlign w:val="center"/>
          </w:tcPr>
          <w:p w:rsidR="007142F4" w:rsidRPr="004E0AD2" w:rsidRDefault="00E02E3A" w:rsidP="00BD1854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E02E3A">
              <w:rPr>
                <w:rFonts w:ascii="Times New Roman" w:hAnsi="Times New Roman"/>
                <w:sz w:val="20"/>
                <w:szCs w:val="22"/>
              </w:rPr>
              <w:t>081-0004464</w:t>
            </w:r>
          </w:p>
        </w:tc>
        <w:tc>
          <w:tcPr>
            <w:tcW w:w="8788" w:type="dxa"/>
            <w:vAlign w:val="center"/>
          </w:tcPr>
          <w:p w:rsidR="007142F4" w:rsidRPr="00993B59" w:rsidRDefault="00E02E3A" w:rsidP="00BD1854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2E3A">
              <w:rPr>
                <w:rFonts w:ascii="Times New Roman" w:hAnsi="Times New Roman"/>
                <w:sz w:val="19"/>
                <w:szCs w:val="19"/>
              </w:rPr>
              <w:t>Выполнение ПИР, СМР, ПНР, Оборудование по титулу: Реконструкция  ВЛ-бкВ ЦРП-17 (2 секц.) - КТП-1230 - ЛР-92 с отпайкой на КТП-348 (вынос электрических сетей с земельного участка), в. т.ч. ПИР, МО, МО, Солнечногорский рн-, с/пос. Кутузовское, д. Голиково</w:t>
            </w:r>
          </w:p>
        </w:tc>
      </w:tr>
      <w:tr w:rsidR="007142F4" w:rsidTr="00B13F5F">
        <w:trPr>
          <w:trHeight w:val="91"/>
        </w:trPr>
        <w:tc>
          <w:tcPr>
            <w:tcW w:w="1418" w:type="dxa"/>
            <w:vAlign w:val="center"/>
          </w:tcPr>
          <w:p w:rsidR="007142F4" w:rsidRPr="00003233" w:rsidRDefault="00E02E3A" w:rsidP="00BD1854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E02E3A">
              <w:rPr>
                <w:rFonts w:ascii="Times New Roman" w:hAnsi="Times New Roman"/>
                <w:sz w:val="20"/>
                <w:szCs w:val="22"/>
              </w:rPr>
              <w:t>081-0004116</w:t>
            </w:r>
          </w:p>
        </w:tc>
        <w:tc>
          <w:tcPr>
            <w:tcW w:w="8788" w:type="dxa"/>
            <w:vAlign w:val="center"/>
          </w:tcPr>
          <w:p w:rsidR="007142F4" w:rsidRPr="00993B59" w:rsidRDefault="00E02E3A" w:rsidP="00BD1854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2E3A">
              <w:rPr>
                <w:rFonts w:ascii="Times New Roman" w:hAnsi="Times New Roman"/>
                <w:sz w:val="19"/>
                <w:szCs w:val="19"/>
              </w:rPr>
              <w:t>Выполнение СМР, ПНР, оборудование (2 ПК) по титулу: Строительство КТП-10/0,4кВ, ВЛЗ-10 кВ от ВЛЗ-10 кВ ф. «32921» ПС №329 "Осиновка", в т.ч. ПИР, МО, Солнечногорский р-н, д. Бережки, д.18</w:t>
            </w:r>
          </w:p>
        </w:tc>
      </w:tr>
      <w:tr w:rsidR="007142F4" w:rsidTr="00B13F5F">
        <w:trPr>
          <w:trHeight w:val="91"/>
        </w:trPr>
        <w:tc>
          <w:tcPr>
            <w:tcW w:w="1418" w:type="dxa"/>
            <w:vAlign w:val="center"/>
          </w:tcPr>
          <w:p w:rsidR="007142F4" w:rsidRPr="00003233" w:rsidRDefault="00E02E3A" w:rsidP="00BD1854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E02E3A">
              <w:rPr>
                <w:rFonts w:ascii="Times New Roman" w:hAnsi="Times New Roman"/>
                <w:sz w:val="20"/>
                <w:szCs w:val="22"/>
              </w:rPr>
              <w:t>081-0004142</w:t>
            </w:r>
          </w:p>
        </w:tc>
        <w:tc>
          <w:tcPr>
            <w:tcW w:w="8788" w:type="dxa"/>
            <w:vAlign w:val="center"/>
          </w:tcPr>
          <w:p w:rsidR="007142F4" w:rsidRPr="00993B59" w:rsidRDefault="00E02E3A" w:rsidP="00BD1854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2E3A">
              <w:rPr>
                <w:rFonts w:ascii="Times New Roman" w:hAnsi="Times New Roman"/>
                <w:sz w:val="19"/>
                <w:szCs w:val="19"/>
              </w:rPr>
              <w:t>Выполнение ПИР, СМР, ПНР, Оборудование по титулу: Строительство МТП-10/0,4кВ, ВЛЗ-10кВ от ВЛЗ-10кВ фидер «587204» ПС 110/10 кВ №587 "Решетниково", РЛР, ВРЩ-0,4 кВ, в т.ч. ПИР, МО, Клинский р-н, с Спас-Заулок</w:t>
            </w:r>
          </w:p>
        </w:tc>
      </w:tr>
      <w:tr w:rsidR="007142F4" w:rsidTr="00B13F5F">
        <w:trPr>
          <w:trHeight w:val="91"/>
        </w:trPr>
        <w:tc>
          <w:tcPr>
            <w:tcW w:w="1418" w:type="dxa"/>
            <w:vAlign w:val="center"/>
          </w:tcPr>
          <w:p w:rsidR="007142F4" w:rsidRPr="00003233" w:rsidRDefault="00E02E3A" w:rsidP="00BD1854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E02E3A">
              <w:rPr>
                <w:rFonts w:ascii="Times New Roman" w:hAnsi="Times New Roman"/>
                <w:sz w:val="20"/>
                <w:szCs w:val="22"/>
              </w:rPr>
              <w:t>081-0004157</w:t>
            </w:r>
          </w:p>
        </w:tc>
        <w:tc>
          <w:tcPr>
            <w:tcW w:w="8788" w:type="dxa"/>
            <w:vAlign w:val="center"/>
          </w:tcPr>
          <w:p w:rsidR="007142F4" w:rsidRPr="00993B59" w:rsidRDefault="00E02E3A" w:rsidP="00BD1854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2E3A">
              <w:rPr>
                <w:rFonts w:ascii="Times New Roman" w:hAnsi="Times New Roman"/>
                <w:sz w:val="19"/>
                <w:szCs w:val="19"/>
              </w:rPr>
              <w:t>Выполнение ПИР, СМР, ПНР по титулу: Строительство ВЛИ-0,38 кВ от ТП-10/0,4кВ №228, ПС №766 "Борщево", в т.ч. ПИР, МО, Клинский р-н, д. Захарово</w:t>
            </w:r>
          </w:p>
        </w:tc>
      </w:tr>
      <w:tr w:rsidR="007142F4" w:rsidTr="00E56F3A">
        <w:trPr>
          <w:trHeight w:val="91"/>
        </w:trPr>
        <w:tc>
          <w:tcPr>
            <w:tcW w:w="1418" w:type="dxa"/>
            <w:vAlign w:val="center"/>
          </w:tcPr>
          <w:p w:rsidR="007142F4" w:rsidRPr="004E0AD2" w:rsidRDefault="00E02E3A" w:rsidP="00E56F3A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E02E3A">
              <w:rPr>
                <w:rFonts w:ascii="Times New Roman" w:hAnsi="Times New Roman"/>
                <w:sz w:val="20"/>
                <w:szCs w:val="22"/>
              </w:rPr>
              <w:t>081-0004159</w:t>
            </w:r>
          </w:p>
        </w:tc>
        <w:tc>
          <w:tcPr>
            <w:tcW w:w="8788" w:type="dxa"/>
            <w:vAlign w:val="center"/>
          </w:tcPr>
          <w:p w:rsidR="007142F4" w:rsidRPr="00993B59" w:rsidRDefault="00E02E3A" w:rsidP="00E56F3A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2E3A">
              <w:rPr>
                <w:rFonts w:ascii="Times New Roman" w:hAnsi="Times New Roman"/>
                <w:sz w:val="19"/>
                <w:szCs w:val="19"/>
              </w:rPr>
              <w:t>Выполнение ПИР, СМР, ПНР, оборудование по титулу: Реконструкция КТП-10/0,4кВ № 1704 (замена трансформатора 160 кВА на трансформатор 250 кВА), ПС №329 "Осиновка", в т.ч. ПИР, МО, Солнечногорский р-н, д. Жигалово, ул. Огородная, уч.18</w:t>
            </w:r>
          </w:p>
        </w:tc>
      </w:tr>
      <w:tr w:rsidR="007142F4" w:rsidTr="00E56F3A">
        <w:trPr>
          <w:trHeight w:val="91"/>
        </w:trPr>
        <w:tc>
          <w:tcPr>
            <w:tcW w:w="1418" w:type="dxa"/>
            <w:vAlign w:val="center"/>
          </w:tcPr>
          <w:p w:rsidR="007142F4" w:rsidRPr="00003233" w:rsidRDefault="00E02E3A" w:rsidP="00E56F3A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E02E3A">
              <w:rPr>
                <w:rFonts w:ascii="Times New Roman" w:hAnsi="Times New Roman"/>
                <w:sz w:val="20"/>
                <w:szCs w:val="22"/>
              </w:rPr>
              <w:t>081-0004227</w:t>
            </w:r>
          </w:p>
        </w:tc>
        <w:tc>
          <w:tcPr>
            <w:tcW w:w="8788" w:type="dxa"/>
            <w:vAlign w:val="center"/>
          </w:tcPr>
          <w:p w:rsidR="007142F4" w:rsidRPr="00993B59" w:rsidRDefault="00E02E3A" w:rsidP="00E56F3A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2E3A">
              <w:rPr>
                <w:rFonts w:ascii="Times New Roman" w:hAnsi="Times New Roman"/>
                <w:sz w:val="19"/>
                <w:szCs w:val="19"/>
              </w:rPr>
              <w:t>Выполнение ПИР, СМР, ПНР, оборудование по титулу: Строительство ТП-10/0,4кВ, ВЛЗ-10 кВ от ВЛЗ-10 кВ л. 602  ПС №641 "Гранит", ВРЩ-0,4 кВ, в т.ч. ПИР, МО, Пушкинский р-н, д. Васюково</w:t>
            </w:r>
          </w:p>
        </w:tc>
      </w:tr>
      <w:tr w:rsidR="007142F4" w:rsidTr="00E56F3A">
        <w:trPr>
          <w:trHeight w:val="91"/>
        </w:trPr>
        <w:tc>
          <w:tcPr>
            <w:tcW w:w="1418" w:type="dxa"/>
            <w:vAlign w:val="center"/>
          </w:tcPr>
          <w:p w:rsidR="007142F4" w:rsidRPr="00003233" w:rsidRDefault="00E02E3A" w:rsidP="00E56F3A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E02E3A">
              <w:rPr>
                <w:rFonts w:ascii="Times New Roman" w:hAnsi="Times New Roman"/>
                <w:sz w:val="20"/>
                <w:szCs w:val="22"/>
              </w:rPr>
              <w:t>081-0004552</w:t>
            </w:r>
          </w:p>
        </w:tc>
        <w:tc>
          <w:tcPr>
            <w:tcW w:w="8788" w:type="dxa"/>
            <w:vAlign w:val="center"/>
          </w:tcPr>
          <w:p w:rsidR="007142F4" w:rsidRPr="00993B59" w:rsidRDefault="00E02E3A" w:rsidP="00E56F3A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02E3A">
              <w:rPr>
                <w:rFonts w:ascii="Times New Roman" w:hAnsi="Times New Roman"/>
                <w:sz w:val="19"/>
                <w:szCs w:val="19"/>
              </w:rPr>
              <w:t>Выполнение ПИР, СМР, ПНР, Оборудование по титулу: Строительство КТП-10/0,4кВ, ВЛЗ-10 кВ от ВЛЗ-10 кВ ф. «Курилово» ПС 110/10 кВ №329 "Осиновка", рлр-10 кВ, в т.ч. ПИР, МО, Солнечногорский р-н, с.п.  Соколовское, д. Мелечкино</w:t>
            </w:r>
          </w:p>
        </w:tc>
      </w:tr>
      <w:tr w:rsidR="007142F4" w:rsidTr="00E56F3A">
        <w:trPr>
          <w:trHeight w:val="91"/>
        </w:trPr>
        <w:tc>
          <w:tcPr>
            <w:tcW w:w="1418" w:type="dxa"/>
            <w:vAlign w:val="center"/>
          </w:tcPr>
          <w:p w:rsidR="007142F4" w:rsidRPr="00003233" w:rsidRDefault="00744F45" w:rsidP="00E56F3A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744F45">
              <w:rPr>
                <w:rFonts w:ascii="Times New Roman" w:hAnsi="Times New Roman"/>
                <w:sz w:val="20"/>
                <w:szCs w:val="22"/>
              </w:rPr>
              <w:t>081-0004553</w:t>
            </w:r>
          </w:p>
        </w:tc>
        <w:tc>
          <w:tcPr>
            <w:tcW w:w="8788" w:type="dxa"/>
            <w:vAlign w:val="center"/>
          </w:tcPr>
          <w:p w:rsidR="007142F4" w:rsidRPr="00993B59" w:rsidRDefault="00744F45" w:rsidP="00E56F3A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44F45">
              <w:rPr>
                <w:rFonts w:ascii="Times New Roman" w:hAnsi="Times New Roman"/>
                <w:sz w:val="19"/>
                <w:szCs w:val="19"/>
              </w:rPr>
              <w:t>Выполнение ПИР по титулу: Реконструкция ТП 6/0,4 кВ № 663 путем замены трансформатора 320 кВА на трансформатор 1000 кВА, замены ячеек ЩО-59 на ячейки ЩО-70, установки 3-х ячеек 6 кВ КСО, ПС 35/6 кВ №583 "Подъячево", в т.ч. ПИР, МО, Дмитровский р-н,с. Подьячево, уч. № 30</w:t>
            </w:r>
          </w:p>
        </w:tc>
      </w:tr>
      <w:tr w:rsidR="007142F4" w:rsidTr="00E56F3A">
        <w:trPr>
          <w:trHeight w:val="91"/>
        </w:trPr>
        <w:tc>
          <w:tcPr>
            <w:tcW w:w="1418" w:type="dxa"/>
            <w:vAlign w:val="center"/>
          </w:tcPr>
          <w:p w:rsidR="007142F4" w:rsidRPr="004E0AD2" w:rsidRDefault="00744F45" w:rsidP="00E56F3A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744F45">
              <w:rPr>
                <w:rFonts w:ascii="Times New Roman" w:hAnsi="Times New Roman"/>
                <w:sz w:val="20"/>
                <w:szCs w:val="22"/>
              </w:rPr>
              <w:t>081-0004573</w:t>
            </w:r>
          </w:p>
        </w:tc>
        <w:tc>
          <w:tcPr>
            <w:tcW w:w="8788" w:type="dxa"/>
            <w:vAlign w:val="center"/>
          </w:tcPr>
          <w:p w:rsidR="007142F4" w:rsidRPr="00993B59" w:rsidRDefault="00744F45" w:rsidP="00E56F3A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44F45">
              <w:rPr>
                <w:rFonts w:ascii="Times New Roman" w:hAnsi="Times New Roman"/>
                <w:sz w:val="19"/>
                <w:szCs w:val="19"/>
              </w:rPr>
              <w:t>Выполнение СМР, ПНР, оборудование по титулу: Реконструкция существующей КТП-6/0,4 кВ №4747 (замена силового трансформатора мощности на 250 кВА), ПС №95 "Базарово", в т.ч. ПИР, МО, Дмитровский р-н, с. Игнатово</w:t>
            </w:r>
          </w:p>
        </w:tc>
      </w:tr>
      <w:tr w:rsidR="007142F4" w:rsidTr="00E56F3A">
        <w:trPr>
          <w:trHeight w:val="91"/>
        </w:trPr>
        <w:tc>
          <w:tcPr>
            <w:tcW w:w="1418" w:type="dxa"/>
            <w:vAlign w:val="center"/>
          </w:tcPr>
          <w:p w:rsidR="007142F4" w:rsidRPr="00003233" w:rsidRDefault="00744F45" w:rsidP="00E56F3A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744F45">
              <w:rPr>
                <w:rFonts w:ascii="Times New Roman" w:hAnsi="Times New Roman"/>
                <w:sz w:val="20"/>
                <w:szCs w:val="22"/>
              </w:rPr>
              <w:t>081-0004574</w:t>
            </w:r>
          </w:p>
        </w:tc>
        <w:tc>
          <w:tcPr>
            <w:tcW w:w="8788" w:type="dxa"/>
            <w:vAlign w:val="center"/>
          </w:tcPr>
          <w:p w:rsidR="007142F4" w:rsidRPr="00993B59" w:rsidRDefault="00744F45" w:rsidP="00E56F3A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44F45">
              <w:rPr>
                <w:rFonts w:ascii="Times New Roman" w:hAnsi="Times New Roman"/>
                <w:sz w:val="19"/>
                <w:szCs w:val="19"/>
              </w:rPr>
              <w:t>Выполнение СМР, ПНР, оборудование по титулу: Строительство МТП-10/0,4кВ, ВЛЗ-10 кВ от ВЛЗ-10 кВ ф. «Бедово» ПС №140 "Радищево", в т.ч. ПИР, МО, Солнечногорский р-н, д. Вельево, с.т. "Подолино", сек. В, уч.131</w:t>
            </w:r>
          </w:p>
        </w:tc>
      </w:tr>
      <w:tr w:rsidR="007142F4" w:rsidTr="00E56F3A">
        <w:trPr>
          <w:trHeight w:val="91"/>
        </w:trPr>
        <w:tc>
          <w:tcPr>
            <w:tcW w:w="1418" w:type="dxa"/>
            <w:vAlign w:val="center"/>
          </w:tcPr>
          <w:p w:rsidR="007142F4" w:rsidRPr="00003233" w:rsidRDefault="00744F45" w:rsidP="00E56F3A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744F45">
              <w:rPr>
                <w:rFonts w:ascii="Times New Roman" w:hAnsi="Times New Roman"/>
                <w:sz w:val="20"/>
                <w:szCs w:val="22"/>
              </w:rPr>
              <w:t>081-0004575</w:t>
            </w:r>
          </w:p>
        </w:tc>
        <w:tc>
          <w:tcPr>
            <w:tcW w:w="8788" w:type="dxa"/>
            <w:vAlign w:val="center"/>
          </w:tcPr>
          <w:p w:rsidR="007142F4" w:rsidRPr="00993B59" w:rsidRDefault="00744F45" w:rsidP="00E56F3A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44F45">
              <w:rPr>
                <w:rFonts w:ascii="Times New Roman" w:hAnsi="Times New Roman"/>
                <w:sz w:val="19"/>
                <w:szCs w:val="19"/>
              </w:rPr>
              <w:t>Выполнение СМР, ПНР, оборудование по титулу: Реконструкция КТП-6/0,4 кВ № 925 (замена КТП и трансформатора 63 кВА на КТП и трансформатор 160 кВА), ПС №672 "Лешково", в т.ч. ПИР, МО, Сергиево-Посадский р-н, д. Лешково, СНТ "Дубки", уч.57</w:t>
            </w:r>
          </w:p>
        </w:tc>
      </w:tr>
      <w:tr w:rsidR="007142F4" w:rsidTr="00E56F3A">
        <w:trPr>
          <w:trHeight w:val="91"/>
        </w:trPr>
        <w:tc>
          <w:tcPr>
            <w:tcW w:w="1418" w:type="dxa"/>
            <w:vAlign w:val="center"/>
          </w:tcPr>
          <w:p w:rsidR="007142F4" w:rsidRPr="00003233" w:rsidRDefault="00744F45" w:rsidP="00E56F3A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744F45">
              <w:rPr>
                <w:rFonts w:ascii="Times New Roman" w:hAnsi="Times New Roman"/>
                <w:sz w:val="20"/>
                <w:szCs w:val="22"/>
              </w:rPr>
              <w:t>081-0004576</w:t>
            </w:r>
          </w:p>
        </w:tc>
        <w:tc>
          <w:tcPr>
            <w:tcW w:w="8788" w:type="dxa"/>
            <w:vAlign w:val="center"/>
          </w:tcPr>
          <w:p w:rsidR="007142F4" w:rsidRPr="00993B59" w:rsidRDefault="00744F45" w:rsidP="00E56F3A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44F45">
              <w:rPr>
                <w:rFonts w:ascii="Times New Roman" w:hAnsi="Times New Roman"/>
                <w:sz w:val="19"/>
                <w:szCs w:val="19"/>
              </w:rPr>
              <w:t>Выполнение СМР, ПНР, оборудование (2 ПК) по титулу: Строительство МТП-250/6/0,4 , ВЛЗ-6 кВ от ВЛЗ-6 кВ фид.№44 ПС №311 "Шуколово", в т.ч. ПИР, МО, Дмитровский р-н, д. Целеево</w:t>
            </w:r>
          </w:p>
        </w:tc>
      </w:tr>
      <w:tr w:rsidR="007142F4" w:rsidTr="00E56F3A">
        <w:trPr>
          <w:trHeight w:val="91"/>
        </w:trPr>
        <w:tc>
          <w:tcPr>
            <w:tcW w:w="1418" w:type="dxa"/>
            <w:vAlign w:val="center"/>
          </w:tcPr>
          <w:p w:rsidR="007142F4" w:rsidRPr="004E0AD2" w:rsidRDefault="00744F45" w:rsidP="00E56F3A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744F45">
              <w:rPr>
                <w:rFonts w:ascii="Times New Roman" w:hAnsi="Times New Roman"/>
                <w:sz w:val="20"/>
                <w:szCs w:val="22"/>
              </w:rPr>
              <w:t>081-0004577</w:t>
            </w:r>
          </w:p>
        </w:tc>
        <w:tc>
          <w:tcPr>
            <w:tcW w:w="8788" w:type="dxa"/>
            <w:vAlign w:val="center"/>
          </w:tcPr>
          <w:p w:rsidR="007142F4" w:rsidRPr="00993B59" w:rsidRDefault="00744F45" w:rsidP="00E56F3A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44F45">
              <w:rPr>
                <w:rFonts w:ascii="Times New Roman" w:hAnsi="Times New Roman"/>
                <w:sz w:val="19"/>
                <w:szCs w:val="19"/>
              </w:rPr>
              <w:t>Выполнение СМР, ПНР, оборудование (доп.объем) по титулу: Строительство ТП-10/0,4кВ, ВЛЗ-10 кВ от ВЛЗ-10 кВ лин.796 ПС №720 "Заря", в т.ч. ПИР, МО, Сергиево-Посадский р-н, д. Иудино</w:t>
            </w:r>
          </w:p>
        </w:tc>
      </w:tr>
      <w:tr w:rsidR="007142F4" w:rsidTr="00E56F3A">
        <w:trPr>
          <w:trHeight w:val="91"/>
        </w:trPr>
        <w:tc>
          <w:tcPr>
            <w:tcW w:w="1418" w:type="dxa"/>
            <w:vAlign w:val="center"/>
          </w:tcPr>
          <w:p w:rsidR="007142F4" w:rsidRPr="00003233" w:rsidRDefault="00744F45" w:rsidP="00E56F3A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744F45">
              <w:rPr>
                <w:rFonts w:ascii="Times New Roman" w:hAnsi="Times New Roman"/>
                <w:sz w:val="20"/>
                <w:szCs w:val="22"/>
              </w:rPr>
              <w:t>081-0004570</w:t>
            </w:r>
          </w:p>
        </w:tc>
        <w:tc>
          <w:tcPr>
            <w:tcW w:w="8788" w:type="dxa"/>
            <w:vAlign w:val="center"/>
          </w:tcPr>
          <w:p w:rsidR="007142F4" w:rsidRPr="00993B59" w:rsidRDefault="00744F45" w:rsidP="00E56F3A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44F45">
              <w:rPr>
                <w:rFonts w:ascii="Times New Roman" w:hAnsi="Times New Roman"/>
                <w:sz w:val="19"/>
                <w:szCs w:val="19"/>
              </w:rPr>
              <w:t>Выполнение ПИР, СМР, ПНР, Оборудование по Дмитровскому р-ну №1 по приказу №4278 от 14.12.2022 (2 объекта)</w:t>
            </w:r>
          </w:p>
        </w:tc>
      </w:tr>
      <w:tr w:rsidR="007142F4" w:rsidTr="00E56F3A">
        <w:trPr>
          <w:trHeight w:val="91"/>
        </w:trPr>
        <w:tc>
          <w:tcPr>
            <w:tcW w:w="1418" w:type="dxa"/>
            <w:vAlign w:val="center"/>
          </w:tcPr>
          <w:p w:rsidR="007142F4" w:rsidRPr="00003233" w:rsidRDefault="00744F45" w:rsidP="00E56F3A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744F45">
              <w:rPr>
                <w:rFonts w:ascii="Times New Roman" w:hAnsi="Times New Roman"/>
                <w:sz w:val="20"/>
                <w:szCs w:val="22"/>
              </w:rPr>
              <w:t>081-0004571</w:t>
            </w:r>
          </w:p>
        </w:tc>
        <w:tc>
          <w:tcPr>
            <w:tcW w:w="8788" w:type="dxa"/>
            <w:vAlign w:val="center"/>
          </w:tcPr>
          <w:p w:rsidR="007142F4" w:rsidRPr="00993B59" w:rsidRDefault="00744F45" w:rsidP="00E56F3A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44F45">
              <w:rPr>
                <w:rFonts w:ascii="Times New Roman" w:hAnsi="Times New Roman"/>
                <w:sz w:val="19"/>
                <w:szCs w:val="19"/>
              </w:rPr>
              <w:t>Выполнение ПИР, СМР, ПНР, Оборудование по Дмитровскому р-ну №2 по приказу №4278 от 14.12.2022 (4 объекта)</w:t>
            </w:r>
          </w:p>
        </w:tc>
      </w:tr>
      <w:tr w:rsidR="007142F4" w:rsidTr="00E56F3A">
        <w:trPr>
          <w:trHeight w:val="91"/>
        </w:trPr>
        <w:tc>
          <w:tcPr>
            <w:tcW w:w="1418" w:type="dxa"/>
            <w:vAlign w:val="center"/>
          </w:tcPr>
          <w:p w:rsidR="007142F4" w:rsidRPr="00003233" w:rsidRDefault="00744F45" w:rsidP="00E56F3A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744F45">
              <w:rPr>
                <w:rFonts w:ascii="Times New Roman" w:hAnsi="Times New Roman"/>
                <w:sz w:val="20"/>
                <w:szCs w:val="22"/>
              </w:rPr>
              <w:t>081-0004572</w:t>
            </w:r>
          </w:p>
        </w:tc>
        <w:tc>
          <w:tcPr>
            <w:tcW w:w="8788" w:type="dxa"/>
            <w:vAlign w:val="center"/>
          </w:tcPr>
          <w:p w:rsidR="007142F4" w:rsidRPr="00993B59" w:rsidRDefault="00744F45" w:rsidP="00E56F3A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44F45">
              <w:rPr>
                <w:rFonts w:ascii="Times New Roman" w:hAnsi="Times New Roman"/>
                <w:sz w:val="19"/>
                <w:szCs w:val="19"/>
              </w:rPr>
              <w:t>Выполнение ПИР, СМР, ПНР, Оборудование по Дмитровскому р-ну №3 по приказу №4278 от 14.12.2022 (4 объекта)</w:t>
            </w:r>
          </w:p>
        </w:tc>
      </w:tr>
      <w:tr w:rsidR="007142F4" w:rsidTr="00E56F3A">
        <w:trPr>
          <w:trHeight w:val="91"/>
        </w:trPr>
        <w:tc>
          <w:tcPr>
            <w:tcW w:w="1418" w:type="dxa"/>
            <w:vAlign w:val="center"/>
          </w:tcPr>
          <w:p w:rsidR="007142F4" w:rsidRPr="004E0AD2" w:rsidRDefault="00744F45" w:rsidP="00E56F3A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744F45">
              <w:rPr>
                <w:rFonts w:ascii="Times New Roman" w:hAnsi="Times New Roman"/>
                <w:sz w:val="20"/>
                <w:szCs w:val="22"/>
              </w:rPr>
              <w:t>081-0004542</w:t>
            </w:r>
          </w:p>
        </w:tc>
        <w:tc>
          <w:tcPr>
            <w:tcW w:w="8788" w:type="dxa"/>
            <w:vAlign w:val="center"/>
          </w:tcPr>
          <w:p w:rsidR="007142F4" w:rsidRPr="00993B59" w:rsidRDefault="00744F45" w:rsidP="00E56F3A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44F45">
              <w:rPr>
                <w:rFonts w:ascii="Times New Roman" w:hAnsi="Times New Roman"/>
                <w:sz w:val="19"/>
                <w:szCs w:val="19"/>
              </w:rPr>
              <w:t>Выполнение ПИР, СМР, ПНР по титулу: Реконструкция ВЛИ-0,38 кВ от ТП-10/0,4кВ № 654, ПС №393 "Станки I", в т.ч. ПИР, МО, Талдомский р-н, севернее д. Маклаково, Маклаково тер. СНТ, уч. 91 (уч.115)</w:t>
            </w:r>
          </w:p>
        </w:tc>
      </w:tr>
      <w:tr w:rsidR="007142F4" w:rsidTr="00E56F3A">
        <w:trPr>
          <w:trHeight w:val="91"/>
        </w:trPr>
        <w:tc>
          <w:tcPr>
            <w:tcW w:w="1418" w:type="dxa"/>
            <w:vAlign w:val="center"/>
          </w:tcPr>
          <w:p w:rsidR="007142F4" w:rsidRPr="00003233" w:rsidRDefault="00744F45" w:rsidP="00E56F3A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744F45">
              <w:rPr>
                <w:rFonts w:ascii="Times New Roman" w:hAnsi="Times New Roman"/>
                <w:sz w:val="20"/>
                <w:szCs w:val="22"/>
              </w:rPr>
              <w:t>081-0004543</w:t>
            </w:r>
          </w:p>
        </w:tc>
        <w:tc>
          <w:tcPr>
            <w:tcW w:w="8788" w:type="dxa"/>
            <w:vAlign w:val="center"/>
          </w:tcPr>
          <w:p w:rsidR="007142F4" w:rsidRPr="00993B59" w:rsidRDefault="00744F45" w:rsidP="00E56F3A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44F45">
              <w:rPr>
                <w:rFonts w:ascii="Times New Roman" w:hAnsi="Times New Roman"/>
                <w:sz w:val="19"/>
                <w:szCs w:val="19"/>
              </w:rPr>
              <w:t>Выполнение ПИР, СМР, ПНР по титулу: Строительство ВЛИ-0,38 кВ от ТП- 6/0,4 кВ №1123, ПС №229 "Темпы", в т.ч. ПИР, МО, Талдомский р-н, д. Зятьково, ДНТ "Зятьково-2"</w:t>
            </w:r>
          </w:p>
        </w:tc>
      </w:tr>
      <w:tr w:rsidR="007142F4" w:rsidTr="00E56F3A">
        <w:trPr>
          <w:trHeight w:val="91"/>
        </w:trPr>
        <w:tc>
          <w:tcPr>
            <w:tcW w:w="1418" w:type="dxa"/>
            <w:vAlign w:val="center"/>
          </w:tcPr>
          <w:p w:rsidR="007142F4" w:rsidRPr="00003233" w:rsidRDefault="00744F45" w:rsidP="00E56F3A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744F45">
              <w:rPr>
                <w:rFonts w:ascii="Times New Roman" w:hAnsi="Times New Roman"/>
                <w:sz w:val="20"/>
                <w:szCs w:val="22"/>
              </w:rPr>
              <w:t>081-0004544</w:t>
            </w:r>
          </w:p>
        </w:tc>
        <w:tc>
          <w:tcPr>
            <w:tcW w:w="8788" w:type="dxa"/>
            <w:vAlign w:val="center"/>
          </w:tcPr>
          <w:p w:rsidR="007142F4" w:rsidRPr="00993B59" w:rsidRDefault="00744F45" w:rsidP="00E56F3A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44F45">
              <w:rPr>
                <w:rFonts w:ascii="Times New Roman" w:hAnsi="Times New Roman"/>
                <w:sz w:val="19"/>
                <w:szCs w:val="19"/>
              </w:rPr>
              <w:t>Выполнение ПИР, СМР, ПНР, Оборудование по титулу: Строительство КТП-10/0,4кВ, ВЛИ-0,38 кВ, ВРЩ-0,4 КВ, в т.ч. ПИР, МО, Клинский р-н, с. Спас-Заулок</w:t>
            </w:r>
          </w:p>
        </w:tc>
      </w:tr>
      <w:tr w:rsidR="007142F4" w:rsidTr="00E56F3A">
        <w:trPr>
          <w:trHeight w:val="91"/>
        </w:trPr>
        <w:tc>
          <w:tcPr>
            <w:tcW w:w="1418" w:type="dxa"/>
            <w:vAlign w:val="center"/>
          </w:tcPr>
          <w:p w:rsidR="007142F4" w:rsidRPr="00003233" w:rsidRDefault="00744F45" w:rsidP="00E56F3A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744F45">
              <w:rPr>
                <w:rFonts w:ascii="Times New Roman" w:hAnsi="Times New Roman"/>
                <w:sz w:val="20"/>
                <w:szCs w:val="22"/>
              </w:rPr>
              <w:t>081-0004545</w:t>
            </w:r>
          </w:p>
        </w:tc>
        <w:tc>
          <w:tcPr>
            <w:tcW w:w="8788" w:type="dxa"/>
            <w:vAlign w:val="center"/>
          </w:tcPr>
          <w:p w:rsidR="007142F4" w:rsidRPr="00993B59" w:rsidRDefault="00744F45" w:rsidP="00E56F3A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44F45">
              <w:rPr>
                <w:rFonts w:ascii="Times New Roman" w:hAnsi="Times New Roman"/>
                <w:sz w:val="19"/>
                <w:szCs w:val="19"/>
              </w:rPr>
              <w:t>Выполнение ПИР, СМР, ПНР, Оборудование по титулу: Строительство МТП-6/0,4кВ, ВЛЗ-6кВ от ВЛЗ-6кВ фидер «Отпайка КТП №96» ПС №146 "Венцы", ВЛИ-0,38 кВ, рлр, в т.ч. ПИР, МО, Клинский р-н, д. Голенищево</w:t>
            </w:r>
          </w:p>
        </w:tc>
      </w:tr>
      <w:tr w:rsidR="007142F4" w:rsidTr="00E56F3A">
        <w:trPr>
          <w:trHeight w:val="91"/>
        </w:trPr>
        <w:tc>
          <w:tcPr>
            <w:tcW w:w="1418" w:type="dxa"/>
            <w:vAlign w:val="center"/>
          </w:tcPr>
          <w:p w:rsidR="007142F4" w:rsidRPr="004E0AD2" w:rsidRDefault="00744F45" w:rsidP="00E56F3A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744F45">
              <w:rPr>
                <w:rFonts w:ascii="Times New Roman" w:hAnsi="Times New Roman"/>
                <w:sz w:val="20"/>
                <w:szCs w:val="22"/>
              </w:rPr>
              <w:t>081-0004546</w:t>
            </w:r>
          </w:p>
        </w:tc>
        <w:tc>
          <w:tcPr>
            <w:tcW w:w="8788" w:type="dxa"/>
            <w:vAlign w:val="center"/>
          </w:tcPr>
          <w:p w:rsidR="007142F4" w:rsidRPr="00993B59" w:rsidRDefault="00744F45" w:rsidP="00E56F3A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44F45">
              <w:rPr>
                <w:rFonts w:ascii="Times New Roman" w:hAnsi="Times New Roman"/>
                <w:sz w:val="19"/>
                <w:szCs w:val="19"/>
              </w:rPr>
              <w:t>Выполнение ПИР, СМР, ПНР по титулу: Реконструкция ВЛИ-0,38кВ от ТП6/0,4кВ № 402 , ПС №328 "Ожогино", в т.ч. ПИР, МО, Клинский р-н, СНТ "Дружба", к-в "Октябрьского РИК" (д.Покровка), ул. 5-я, уч.32</w:t>
            </w:r>
          </w:p>
        </w:tc>
      </w:tr>
      <w:tr w:rsidR="007142F4" w:rsidTr="00E56F3A">
        <w:trPr>
          <w:trHeight w:val="91"/>
        </w:trPr>
        <w:tc>
          <w:tcPr>
            <w:tcW w:w="1418" w:type="dxa"/>
            <w:vAlign w:val="center"/>
          </w:tcPr>
          <w:p w:rsidR="007142F4" w:rsidRPr="00003233" w:rsidRDefault="00744F45" w:rsidP="00E56F3A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744F45">
              <w:rPr>
                <w:rFonts w:ascii="Times New Roman" w:hAnsi="Times New Roman"/>
                <w:sz w:val="20"/>
                <w:szCs w:val="22"/>
              </w:rPr>
              <w:t>081-0004477</w:t>
            </w:r>
          </w:p>
        </w:tc>
        <w:tc>
          <w:tcPr>
            <w:tcW w:w="8788" w:type="dxa"/>
            <w:vAlign w:val="center"/>
          </w:tcPr>
          <w:p w:rsidR="007142F4" w:rsidRPr="00993B59" w:rsidRDefault="00744F45" w:rsidP="00E56F3A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44F45">
              <w:rPr>
                <w:rFonts w:ascii="Times New Roman" w:hAnsi="Times New Roman"/>
                <w:sz w:val="19"/>
                <w:szCs w:val="19"/>
              </w:rPr>
              <w:t>Выполнение ПИР, СМР, ПНР, Оборудование по титулу: Строительство МТП-10/0,4кВ, ВЛЗ-10 кВ от ВЛЗ-10 кВ л. 916 ПС №215 "Новософрино", ВРЩ-0,4 кВ, в т.ч. ПИР, МО, Пушкинский р-н, в районе д.Цернское, контур 147</w:t>
            </w:r>
          </w:p>
        </w:tc>
      </w:tr>
      <w:tr w:rsidR="007142F4" w:rsidTr="00E56F3A">
        <w:trPr>
          <w:trHeight w:val="91"/>
        </w:trPr>
        <w:tc>
          <w:tcPr>
            <w:tcW w:w="1418" w:type="dxa"/>
            <w:vAlign w:val="center"/>
          </w:tcPr>
          <w:p w:rsidR="007142F4" w:rsidRPr="00003233" w:rsidRDefault="00744F45" w:rsidP="00E56F3A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744F45">
              <w:rPr>
                <w:rFonts w:ascii="Times New Roman" w:hAnsi="Times New Roman"/>
                <w:sz w:val="20"/>
                <w:szCs w:val="22"/>
              </w:rPr>
              <w:t>081-0004478</w:t>
            </w:r>
          </w:p>
        </w:tc>
        <w:tc>
          <w:tcPr>
            <w:tcW w:w="8788" w:type="dxa"/>
            <w:vAlign w:val="center"/>
          </w:tcPr>
          <w:p w:rsidR="007142F4" w:rsidRPr="00993B59" w:rsidRDefault="00744F45" w:rsidP="00E56F3A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44F45">
              <w:rPr>
                <w:rFonts w:ascii="Times New Roman" w:hAnsi="Times New Roman"/>
                <w:sz w:val="19"/>
                <w:szCs w:val="19"/>
              </w:rPr>
              <w:t>Выполнение ПИР, СМР, ПНР, Оборудование по титулу: Строительство ВЛЗ-10 кВ от ВЛЗ-10 кВ л.500 ПС №315 "Ченцы", в т.ч. ПИР, МО, Сергиево-Посадский р-н, с. Шеметово, ул. Центральная</w:t>
            </w:r>
          </w:p>
        </w:tc>
      </w:tr>
      <w:tr w:rsidR="007142F4" w:rsidTr="00E56F3A">
        <w:trPr>
          <w:trHeight w:val="91"/>
        </w:trPr>
        <w:tc>
          <w:tcPr>
            <w:tcW w:w="1418" w:type="dxa"/>
            <w:vAlign w:val="center"/>
          </w:tcPr>
          <w:p w:rsidR="007142F4" w:rsidRPr="00003233" w:rsidRDefault="00744F45" w:rsidP="00E56F3A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744F45">
              <w:rPr>
                <w:rFonts w:ascii="Times New Roman" w:hAnsi="Times New Roman"/>
                <w:sz w:val="20"/>
                <w:szCs w:val="22"/>
              </w:rPr>
              <w:t>081-0004479</w:t>
            </w:r>
          </w:p>
        </w:tc>
        <w:tc>
          <w:tcPr>
            <w:tcW w:w="8788" w:type="dxa"/>
            <w:vAlign w:val="center"/>
          </w:tcPr>
          <w:p w:rsidR="007142F4" w:rsidRPr="00993B59" w:rsidRDefault="00744F45" w:rsidP="00E56F3A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44F45">
              <w:rPr>
                <w:rFonts w:ascii="Times New Roman" w:hAnsi="Times New Roman"/>
                <w:sz w:val="19"/>
                <w:szCs w:val="19"/>
              </w:rPr>
              <w:t>Выполнение ПИР, СМР, ПНР, Оборудование по титулу: Строительство КТП - 6/0,4кВ, ВЛЗ-6 кВ от ВЛЗ-6 кВ (сооруж. по дог. №С8-22-302-94810(260767) от 22.08.2022) ПС №429 "Шереметьево", в т.ч. ПИР, МО, ВЛИ-0,38 кВ, рлр, ВРЩ-0,4 кВ, в т.ч. ПИР, МО, Солнечногорский р-н</w:t>
            </w:r>
          </w:p>
        </w:tc>
      </w:tr>
      <w:tr w:rsidR="007142F4" w:rsidTr="00E56F3A">
        <w:trPr>
          <w:trHeight w:val="91"/>
        </w:trPr>
        <w:tc>
          <w:tcPr>
            <w:tcW w:w="1418" w:type="dxa"/>
            <w:vAlign w:val="center"/>
          </w:tcPr>
          <w:p w:rsidR="007142F4" w:rsidRPr="004E0AD2" w:rsidRDefault="00744F45" w:rsidP="00E56F3A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744F45">
              <w:rPr>
                <w:rFonts w:ascii="Times New Roman" w:hAnsi="Times New Roman"/>
                <w:sz w:val="20"/>
                <w:szCs w:val="22"/>
              </w:rPr>
              <w:t>081-0004480</w:t>
            </w:r>
          </w:p>
        </w:tc>
        <w:tc>
          <w:tcPr>
            <w:tcW w:w="8788" w:type="dxa"/>
            <w:vAlign w:val="center"/>
          </w:tcPr>
          <w:p w:rsidR="007142F4" w:rsidRPr="00993B59" w:rsidRDefault="00744F45" w:rsidP="00E56F3A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44F45">
              <w:rPr>
                <w:rFonts w:ascii="Times New Roman" w:hAnsi="Times New Roman"/>
                <w:sz w:val="19"/>
                <w:szCs w:val="19"/>
              </w:rPr>
              <w:t xml:space="preserve">Выполнение ПИР, СМР, ПНР, Оборудование по титулу: Реконструкция СТП-10/0,4кВ № 1321 с заменой СТП и трансформатора 63 кВА на МТП и трансформатор  160 кВА, с установкой1  выключателя 160 А, </w:t>
            </w:r>
            <w:r w:rsidRPr="00744F45">
              <w:rPr>
                <w:rFonts w:ascii="Times New Roman" w:hAnsi="Times New Roman"/>
                <w:sz w:val="19"/>
                <w:szCs w:val="19"/>
              </w:rPr>
              <w:lastRenderedPageBreak/>
              <w:t>строительство ВЛЗ-10 кВ от ВЛЗ-10 кВ ф. «Белая дача»  ПС №20"Алабушево", рлр, в т.ч. ПИР, МО, Солнечногорский р-н, р.п. Андреевка, ул. Спасская, уч. 22/2а</w:t>
            </w:r>
          </w:p>
        </w:tc>
      </w:tr>
      <w:tr w:rsidR="007142F4" w:rsidTr="00E56F3A">
        <w:trPr>
          <w:trHeight w:val="91"/>
        </w:trPr>
        <w:tc>
          <w:tcPr>
            <w:tcW w:w="1418" w:type="dxa"/>
            <w:vAlign w:val="center"/>
          </w:tcPr>
          <w:p w:rsidR="007142F4" w:rsidRPr="00003233" w:rsidRDefault="00744F45" w:rsidP="00E56F3A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744F45">
              <w:rPr>
                <w:rFonts w:ascii="Times New Roman" w:hAnsi="Times New Roman"/>
                <w:sz w:val="20"/>
                <w:szCs w:val="22"/>
              </w:rPr>
              <w:lastRenderedPageBreak/>
              <w:t>081-0004541</w:t>
            </w:r>
          </w:p>
        </w:tc>
        <w:tc>
          <w:tcPr>
            <w:tcW w:w="8788" w:type="dxa"/>
            <w:vAlign w:val="center"/>
          </w:tcPr>
          <w:p w:rsidR="007142F4" w:rsidRPr="00993B59" w:rsidRDefault="00744F45" w:rsidP="00E56F3A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44F45">
              <w:rPr>
                <w:rFonts w:ascii="Times New Roman" w:hAnsi="Times New Roman"/>
                <w:sz w:val="19"/>
                <w:szCs w:val="19"/>
              </w:rPr>
              <w:t>Выполнение ПИР, СМР, ПНР, Оборудование по титулу: Реконструкция ТП-10/0,4кВ №516 с заменой трансформатора 63 кВА на трансформатор 100 кВА, ВЛИ-0,38 кВ, ПС №286 "Станки II ", в т.ч. ПИР, МО, Талдомский р-н, д. Домославка</w:t>
            </w:r>
          </w:p>
        </w:tc>
      </w:tr>
      <w:tr w:rsidR="007142F4" w:rsidTr="00E56F3A">
        <w:trPr>
          <w:trHeight w:val="91"/>
        </w:trPr>
        <w:tc>
          <w:tcPr>
            <w:tcW w:w="1418" w:type="dxa"/>
            <w:vAlign w:val="center"/>
          </w:tcPr>
          <w:p w:rsidR="007142F4" w:rsidRPr="00003233" w:rsidRDefault="00744F45" w:rsidP="00E56F3A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744F45">
              <w:rPr>
                <w:rFonts w:ascii="Times New Roman" w:hAnsi="Times New Roman"/>
                <w:sz w:val="20"/>
                <w:szCs w:val="22"/>
              </w:rPr>
              <w:t>081-0004474</w:t>
            </w:r>
          </w:p>
        </w:tc>
        <w:tc>
          <w:tcPr>
            <w:tcW w:w="8788" w:type="dxa"/>
            <w:vAlign w:val="center"/>
          </w:tcPr>
          <w:p w:rsidR="007142F4" w:rsidRPr="00993B59" w:rsidRDefault="00744F45" w:rsidP="00E56F3A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44F45">
              <w:rPr>
                <w:rFonts w:ascii="Times New Roman" w:hAnsi="Times New Roman"/>
                <w:sz w:val="19"/>
                <w:szCs w:val="19"/>
              </w:rPr>
              <w:t>Выполнение ПИР, СМР, ПНР, Оборудование по титулу: Строительство ТП-10/0,4кВ , КЛ-10 кВ от врезки в КЛ-10кВ напр. "ТП 16159 - ТП 25975" ПС №836 "Слобода", КЛ-0,4 кВ, ВРЩ-0,4 кВ, в т.ч. ПИР, МО, Красногорский р-н, с. Дмитровское, ул. Колхозная</w:t>
            </w:r>
          </w:p>
        </w:tc>
      </w:tr>
      <w:tr w:rsidR="007142F4" w:rsidTr="00E56F3A">
        <w:trPr>
          <w:trHeight w:val="91"/>
        </w:trPr>
        <w:tc>
          <w:tcPr>
            <w:tcW w:w="1418" w:type="dxa"/>
            <w:vAlign w:val="center"/>
          </w:tcPr>
          <w:p w:rsidR="007142F4" w:rsidRPr="00003233" w:rsidRDefault="00744F45" w:rsidP="00E56F3A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744F45">
              <w:rPr>
                <w:rFonts w:ascii="Times New Roman" w:hAnsi="Times New Roman"/>
                <w:sz w:val="20"/>
                <w:szCs w:val="22"/>
              </w:rPr>
              <w:t>081-0004475</w:t>
            </w:r>
          </w:p>
        </w:tc>
        <w:tc>
          <w:tcPr>
            <w:tcW w:w="8788" w:type="dxa"/>
            <w:vAlign w:val="center"/>
          </w:tcPr>
          <w:p w:rsidR="007142F4" w:rsidRPr="00993B59" w:rsidRDefault="00744F45" w:rsidP="00E56F3A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44F45">
              <w:rPr>
                <w:rFonts w:ascii="Times New Roman" w:hAnsi="Times New Roman"/>
                <w:sz w:val="19"/>
                <w:szCs w:val="19"/>
              </w:rPr>
              <w:t>Выполнение ПИР, СМР, ПНР, Оборудование по титулу: Реконструкция ТП-6/0,4кВ № 2  с установкой ТП-630/6/0,4кВ с заменой трансформатора 400 кВА на трансформатор  630 кВА, ВЛИ-0,38 кВ, ВРЩ-0,4 кВ, ПС №99 "Водники", в т.ч. ПИР, МО, Мытищинский р-н, д. Грибки, ул. Водники, стр.22</w:t>
            </w:r>
          </w:p>
        </w:tc>
      </w:tr>
      <w:tr w:rsidR="007142F4" w:rsidTr="00E56F3A">
        <w:trPr>
          <w:trHeight w:val="91"/>
        </w:trPr>
        <w:tc>
          <w:tcPr>
            <w:tcW w:w="1418" w:type="dxa"/>
            <w:vAlign w:val="center"/>
          </w:tcPr>
          <w:p w:rsidR="007142F4" w:rsidRPr="004E0AD2" w:rsidRDefault="00744F45" w:rsidP="00E56F3A">
            <w:pPr>
              <w:jc w:val="center"/>
              <w:rPr>
                <w:rFonts w:ascii="Times New Roman" w:hAnsi="Times New Roman"/>
                <w:sz w:val="20"/>
                <w:szCs w:val="22"/>
              </w:rPr>
            </w:pPr>
            <w:r w:rsidRPr="00744F45">
              <w:rPr>
                <w:rFonts w:ascii="Times New Roman" w:hAnsi="Times New Roman"/>
                <w:sz w:val="20"/>
                <w:szCs w:val="22"/>
              </w:rPr>
              <w:t>081-0004476</w:t>
            </w:r>
          </w:p>
        </w:tc>
        <w:tc>
          <w:tcPr>
            <w:tcW w:w="8788" w:type="dxa"/>
            <w:vAlign w:val="center"/>
          </w:tcPr>
          <w:p w:rsidR="007142F4" w:rsidRPr="00993B59" w:rsidRDefault="00744F45" w:rsidP="00E56F3A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44F45">
              <w:rPr>
                <w:rFonts w:ascii="Times New Roman" w:hAnsi="Times New Roman"/>
                <w:sz w:val="19"/>
                <w:szCs w:val="19"/>
              </w:rPr>
              <w:t>Выполнение ПИР, СМР, ПНР, Оборудование по титулу: Строительство ТП-6/0,4кВ, ВЛЗ-6 кВ от ВЛЗ-6 кВ ф.22 ПС №672 "Лешково", ВЛИ-0,38 кВ, в т.ч. ПИР, МО, Сергиево-Посадский, с/о Митинский, в р-не д Новоселки</w:t>
            </w:r>
          </w:p>
        </w:tc>
      </w:tr>
    </w:tbl>
    <w:p w:rsidR="007142F4" w:rsidRPr="00B13F5F" w:rsidRDefault="007142F4" w:rsidP="007142F4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7142F4" w:rsidRPr="00B13F5F" w:rsidRDefault="007142F4" w:rsidP="007142F4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7142F4" w:rsidRPr="00B13F5F" w:rsidRDefault="007142F4" w:rsidP="007142F4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7142F4" w:rsidRPr="00B13F5F" w:rsidRDefault="007142F4" w:rsidP="007142F4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7142F4" w:rsidRPr="00B13F5F" w:rsidRDefault="007142F4" w:rsidP="007142F4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7142F4" w:rsidRPr="00B13F5F" w:rsidRDefault="007142F4" w:rsidP="007142F4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7142F4" w:rsidRPr="00B13F5F" w:rsidRDefault="007142F4" w:rsidP="007142F4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7142F4" w:rsidRPr="00B13F5F" w:rsidRDefault="007142F4" w:rsidP="007142F4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7142F4" w:rsidRPr="00B13F5F" w:rsidRDefault="007142F4" w:rsidP="007142F4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7142F4" w:rsidRPr="00B13F5F" w:rsidRDefault="007142F4" w:rsidP="007142F4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D37B87" w:rsidRPr="00B13F5F" w:rsidRDefault="00D37B87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13F5F" w:rsidRDefault="00B13F5F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4D23CB" w:rsidRDefault="004D23CB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4D23CB" w:rsidRDefault="004D23CB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4D23CB" w:rsidRPr="00B13F5F" w:rsidRDefault="004D23CB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D37B87" w:rsidRDefault="00D37B87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D37B87" w:rsidRDefault="00D37B87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7A2322" w:rsidRDefault="007A2322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7A2322" w:rsidRDefault="007A2322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7A2322" w:rsidRDefault="007A2322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602E5A" w:rsidRDefault="00602E5A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602E5A" w:rsidRDefault="00602E5A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602E5A" w:rsidRDefault="00602E5A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602E5A" w:rsidRDefault="00602E5A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602E5A" w:rsidRDefault="00602E5A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602E5A" w:rsidRDefault="00602E5A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602E5A" w:rsidRDefault="00602E5A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602E5A" w:rsidRDefault="00602E5A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602E5A" w:rsidRDefault="00602E5A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602E5A" w:rsidRDefault="00602E5A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602E5A" w:rsidRDefault="00602E5A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602E5A" w:rsidRDefault="00602E5A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602E5A" w:rsidRDefault="00602E5A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602E5A" w:rsidRDefault="00602E5A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602E5A" w:rsidRDefault="00602E5A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602E5A" w:rsidRDefault="00602E5A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602E5A" w:rsidRDefault="00602E5A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602E5A" w:rsidRDefault="00602E5A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602E5A" w:rsidRDefault="00602E5A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602E5A" w:rsidRDefault="00602E5A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602E5A" w:rsidRDefault="00602E5A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602E5A" w:rsidRDefault="00602E5A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602E5A" w:rsidRDefault="00602E5A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602E5A" w:rsidRDefault="00602E5A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602E5A" w:rsidRDefault="00602E5A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602E5A" w:rsidRDefault="00602E5A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602E5A" w:rsidRDefault="00602E5A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602E5A" w:rsidRDefault="00602E5A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602E5A" w:rsidRDefault="00602E5A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602E5A" w:rsidRDefault="00602E5A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602E5A" w:rsidRDefault="00602E5A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9920A6" w:rsidRDefault="009920A6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7A2322" w:rsidRDefault="007A2322" w:rsidP="005112E8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C673C6" w:rsidRPr="00C673C6" w:rsidRDefault="00C673C6" w:rsidP="00BD1854">
      <w:pPr>
        <w:jc w:val="right"/>
        <w:rPr>
          <w:rFonts w:ascii="Times New Roman" w:hAnsi="Times New Roman"/>
          <w:sz w:val="22"/>
          <w:szCs w:val="24"/>
          <w:lang w:eastAsia="en-US"/>
        </w:rPr>
      </w:pPr>
      <w:r w:rsidRPr="00C673C6">
        <w:rPr>
          <w:rFonts w:ascii="Times New Roman" w:hAnsi="Times New Roman"/>
          <w:i/>
          <w:sz w:val="22"/>
          <w:szCs w:val="24"/>
          <w:lang w:eastAsia="en-US"/>
        </w:rPr>
        <w:t>Приложение №2</w:t>
      </w:r>
    </w:p>
    <w:p w:rsidR="00C673C6" w:rsidRPr="00C673C6" w:rsidRDefault="00C673C6" w:rsidP="00C673C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673C6">
        <w:rPr>
          <w:rFonts w:ascii="Times New Roman" w:hAnsi="Times New Roman"/>
          <w:i/>
          <w:sz w:val="22"/>
          <w:szCs w:val="24"/>
          <w:lang w:eastAsia="en-US"/>
        </w:rPr>
        <w:t xml:space="preserve">к </w:t>
      </w:r>
      <w:r w:rsidRPr="004E0AD2">
        <w:rPr>
          <w:rFonts w:ascii="Times New Roman" w:hAnsi="Times New Roman"/>
          <w:i/>
          <w:sz w:val="22"/>
          <w:szCs w:val="24"/>
          <w:lang w:eastAsia="en-US"/>
        </w:rPr>
        <w:t xml:space="preserve">Протоколу </w:t>
      </w:r>
      <w:r w:rsidR="00A4760D" w:rsidRPr="004E0AD2">
        <w:rPr>
          <w:rFonts w:ascii="Times New Roman" w:hAnsi="Times New Roman"/>
          <w:i/>
          <w:sz w:val="22"/>
          <w:szCs w:val="24"/>
          <w:lang w:eastAsia="en-US"/>
        </w:rPr>
        <w:t>С/</w:t>
      </w:r>
      <w:r w:rsidR="00602E5A">
        <w:rPr>
          <w:rFonts w:ascii="Times New Roman" w:hAnsi="Times New Roman"/>
          <w:i/>
          <w:sz w:val="22"/>
          <w:szCs w:val="24"/>
          <w:lang w:eastAsia="en-US"/>
        </w:rPr>
        <w:t>7</w:t>
      </w:r>
      <w:r w:rsidR="00FB788C" w:rsidRPr="00FB788C">
        <w:rPr>
          <w:rFonts w:ascii="Times New Roman" w:hAnsi="Times New Roman"/>
          <w:i/>
          <w:sz w:val="22"/>
          <w:szCs w:val="24"/>
          <w:lang w:eastAsia="en-US"/>
        </w:rPr>
        <w:t>8</w:t>
      </w:r>
      <w:r w:rsidR="00A4760D" w:rsidRPr="004E0AD2">
        <w:rPr>
          <w:rFonts w:ascii="Times New Roman" w:hAnsi="Times New Roman"/>
          <w:i/>
          <w:sz w:val="22"/>
          <w:szCs w:val="24"/>
          <w:lang w:eastAsia="en-US"/>
        </w:rPr>
        <w:t>/</w:t>
      </w:r>
      <w:r w:rsidR="00A4760D" w:rsidRPr="00A4760D">
        <w:rPr>
          <w:rFonts w:ascii="Times New Roman" w:hAnsi="Times New Roman"/>
          <w:i/>
          <w:sz w:val="22"/>
          <w:szCs w:val="24"/>
          <w:lang w:eastAsia="en-US"/>
        </w:rPr>
        <w:t>2022 от «</w:t>
      </w:r>
      <w:r w:rsidR="00FB788C">
        <w:rPr>
          <w:rFonts w:ascii="Times New Roman" w:hAnsi="Times New Roman"/>
          <w:i/>
          <w:sz w:val="22"/>
          <w:szCs w:val="24"/>
          <w:lang w:eastAsia="en-US"/>
        </w:rPr>
        <w:t>28</w:t>
      </w:r>
      <w:r w:rsidR="00A4760D" w:rsidRPr="00A4760D">
        <w:rPr>
          <w:rFonts w:ascii="Times New Roman" w:hAnsi="Times New Roman"/>
          <w:i/>
          <w:sz w:val="22"/>
          <w:szCs w:val="24"/>
          <w:lang w:eastAsia="en-US"/>
        </w:rPr>
        <w:t xml:space="preserve">» </w:t>
      </w:r>
      <w:r w:rsidR="0019378D">
        <w:rPr>
          <w:rFonts w:ascii="Times New Roman" w:hAnsi="Times New Roman"/>
          <w:i/>
          <w:sz w:val="22"/>
          <w:szCs w:val="24"/>
          <w:lang w:eastAsia="en-US"/>
        </w:rPr>
        <w:t>декабря</w:t>
      </w:r>
      <w:r w:rsidR="001B728A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8C404B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AE3C5D">
        <w:rPr>
          <w:rFonts w:ascii="Times New Roman" w:hAnsi="Times New Roman"/>
          <w:i/>
          <w:sz w:val="22"/>
          <w:szCs w:val="24"/>
          <w:lang w:eastAsia="en-US"/>
        </w:rPr>
        <w:t>2</w:t>
      </w:r>
      <w:r w:rsidRPr="00C673C6">
        <w:rPr>
          <w:rFonts w:ascii="Times New Roman" w:hAnsi="Times New Roman"/>
          <w:i/>
          <w:sz w:val="22"/>
          <w:szCs w:val="24"/>
          <w:lang w:eastAsia="en-US"/>
        </w:rPr>
        <w:t>г.</w:t>
      </w:r>
    </w:p>
    <w:p w:rsidR="00A84349" w:rsidRDefault="00A84349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D37B87" w:rsidRDefault="00D37B87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C673C6" w:rsidRDefault="00C673C6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C673C6">
        <w:rPr>
          <w:rFonts w:ascii="Times New Roman" w:hAnsi="Times New Roman"/>
          <w:b/>
          <w:sz w:val="24"/>
          <w:szCs w:val="24"/>
          <w:lang w:eastAsia="en-US"/>
        </w:rPr>
        <w:t>Лист регистрации членов Закупочной комиссии</w:t>
      </w:r>
    </w:p>
    <w:p w:rsidR="00C673C6" w:rsidRDefault="00C673C6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C673C6" w:rsidRDefault="00C673C6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4622"/>
        <w:gridCol w:w="1473"/>
        <w:gridCol w:w="1701"/>
      </w:tblGrid>
      <w:tr w:rsidR="00C673C6" w:rsidRPr="00C673C6" w:rsidTr="00C673C6">
        <w:tc>
          <w:tcPr>
            <w:tcW w:w="2518" w:type="dxa"/>
            <w:vAlign w:val="center"/>
          </w:tcPr>
          <w:p w:rsidR="00C673C6" w:rsidRPr="00C673C6" w:rsidRDefault="00C673C6" w:rsidP="00C673C6">
            <w:pPr>
              <w:keepNext/>
              <w:spacing w:before="40" w:after="40"/>
              <w:ind w:left="-108" w:right="-108"/>
              <w:jc w:val="center"/>
              <w:rPr>
                <w:rFonts w:ascii="Times New Roman" w:eastAsia="Times New Roman" w:hAnsi="Times New Roman"/>
                <w:b/>
                <w:sz w:val="22"/>
              </w:rPr>
            </w:pPr>
            <w:r w:rsidRPr="00C673C6">
              <w:rPr>
                <w:rFonts w:ascii="Times New Roman" w:eastAsia="Times New Roman" w:hAnsi="Times New Roman"/>
                <w:b/>
                <w:sz w:val="22"/>
              </w:rPr>
              <w:t xml:space="preserve">ФИО </w:t>
            </w:r>
          </w:p>
          <w:p w:rsidR="00C673C6" w:rsidRPr="00C673C6" w:rsidRDefault="00C673C6" w:rsidP="00C673C6">
            <w:pPr>
              <w:keepNext/>
              <w:spacing w:before="40" w:after="40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22"/>
              </w:rPr>
            </w:pPr>
            <w:r w:rsidRPr="00C673C6">
              <w:rPr>
                <w:rFonts w:ascii="Times New Roman" w:eastAsia="Times New Roman" w:hAnsi="Times New Roman"/>
                <w:b/>
                <w:sz w:val="22"/>
              </w:rPr>
              <w:t>члена комиссии</w:t>
            </w:r>
          </w:p>
        </w:tc>
        <w:tc>
          <w:tcPr>
            <w:tcW w:w="4622" w:type="dxa"/>
            <w:vAlign w:val="center"/>
          </w:tcPr>
          <w:p w:rsidR="00C673C6" w:rsidRPr="00C673C6" w:rsidRDefault="00C673C6" w:rsidP="00C673C6">
            <w:pPr>
              <w:keepNext/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bCs/>
                <w:sz w:val="22"/>
              </w:rPr>
            </w:pPr>
            <w:r w:rsidRPr="00C673C6">
              <w:rPr>
                <w:rFonts w:ascii="Times New Roman" w:eastAsia="Times New Roman" w:hAnsi="Times New Roman"/>
                <w:b/>
                <w:sz w:val="22"/>
              </w:rPr>
              <w:t>Должность члена комиссии</w:t>
            </w:r>
          </w:p>
        </w:tc>
        <w:tc>
          <w:tcPr>
            <w:tcW w:w="1473" w:type="dxa"/>
            <w:vAlign w:val="center"/>
          </w:tcPr>
          <w:p w:rsidR="00C673C6" w:rsidRPr="00C673C6" w:rsidRDefault="00C673C6" w:rsidP="00C673C6">
            <w:pPr>
              <w:keepNext/>
              <w:spacing w:before="40" w:after="40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22"/>
              </w:rPr>
            </w:pPr>
            <w:r w:rsidRPr="00C673C6">
              <w:rPr>
                <w:rFonts w:ascii="Times New Roman" w:eastAsia="Times New Roman" w:hAnsi="Times New Roman"/>
                <w:b/>
                <w:sz w:val="22"/>
              </w:rPr>
              <w:t>Позиция члена комиссии</w:t>
            </w:r>
          </w:p>
          <w:p w:rsidR="00C673C6" w:rsidRPr="00C673C6" w:rsidRDefault="00C673C6" w:rsidP="00C673C6">
            <w:pPr>
              <w:keepNext/>
              <w:spacing w:before="40" w:after="40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22"/>
              </w:rPr>
            </w:pPr>
            <w:r w:rsidRPr="00C673C6">
              <w:rPr>
                <w:rFonts w:ascii="Times New Roman" w:eastAsia="Times New Roman" w:hAnsi="Times New Roman"/>
                <w:b/>
                <w:sz w:val="22"/>
              </w:rPr>
              <w:t>(за/против/ воздержался)</w:t>
            </w:r>
          </w:p>
        </w:tc>
        <w:tc>
          <w:tcPr>
            <w:tcW w:w="1701" w:type="dxa"/>
            <w:vAlign w:val="center"/>
          </w:tcPr>
          <w:p w:rsidR="00C673C6" w:rsidRPr="00C673C6" w:rsidRDefault="00C673C6" w:rsidP="00C673C6">
            <w:pPr>
              <w:keepNext/>
              <w:tabs>
                <w:tab w:val="left" w:pos="1167"/>
              </w:tabs>
              <w:spacing w:before="40" w:after="40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22"/>
              </w:rPr>
            </w:pPr>
            <w:r w:rsidRPr="00C673C6">
              <w:rPr>
                <w:rFonts w:ascii="Times New Roman" w:eastAsia="Times New Roman" w:hAnsi="Times New Roman"/>
                <w:b/>
                <w:sz w:val="22"/>
              </w:rPr>
              <w:t>Подпись члена комиссии</w:t>
            </w:r>
          </w:p>
        </w:tc>
      </w:tr>
      <w:tr w:rsidR="00FB788C" w:rsidRPr="00C673C6" w:rsidTr="00C673C6">
        <w:tc>
          <w:tcPr>
            <w:tcW w:w="2518" w:type="dxa"/>
            <w:vAlign w:val="center"/>
          </w:tcPr>
          <w:p w:rsidR="00FB788C" w:rsidRPr="000071C8" w:rsidRDefault="00FB788C" w:rsidP="006C3994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23110">
              <w:rPr>
                <w:rFonts w:ascii="Times New Roman" w:hAnsi="Times New Roman"/>
                <w:sz w:val="24"/>
                <w:szCs w:val="24"/>
              </w:rPr>
              <w:t>Осипов Иван Васильевич</w:t>
            </w:r>
          </w:p>
        </w:tc>
        <w:tc>
          <w:tcPr>
            <w:tcW w:w="4622" w:type="dxa"/>
            <w:vAlign w:val="center"/>
          </w:tcPr>
          <w:p w:rsidR="00FB788C" w:rsidRPr="000071C8" w:rsidRDefault="00FB788C" w:rsidP="00A4760D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D23110">
              <w:rPr>
                <w:rFonts w:ascii="Times New Roman" w:hAnsi="Times New Roman"/>
                <w:sz w:val="24"/>
                <w:szCs w:val="24"/>
                <w:lang w:eastAsia="en-US"/>
              </w:rPr>
              <w:t>.о. заместителя директора по капитальному строительству – начальник управления</w:t>
            </w:r>
          </w:p>
        </w:tc>
        <w:tc>
          <w:tcPr>
            <w:tcW w:w="1473" w:type="dxa"/>
            <w:vAlign w:val="center"/>
          </w:tcPr>
          <w:p w:rsidR="00FB788C" w:rsidRPr="0006116C" w:rsidRDefault="00FB788C" w:rsidP="006C3994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6116C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701" w:type="dxa"/>
            <w:vAlign w:val="center"/>
          </w:tcPr>
          <w:p w:rsidR="00FB788C" w:rsidRPr="0006116C" w:rsidRDefault="00FB788C" w:rsidP="00C673C6">
            <w:pPr>
              <w:ind w:left="-108" w:right="-108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507D4A" w:rsidRPr="00C673C6" w:rsidTr="00C673C6">
        <w:tc>
          <w:tcPr>
            <w:tcW w:w="2518" w:type="dxa"/>
            <w:vAlign w:val="center"/>
          </w:tcPr>
          <w:p w:rsidR="00507D4A" w:rsidRPr="00D37B87" w:rsidRDefault="004E5705" w:rsidP="004E5705">
            <w:pPr>
              <w:spacing w:line="276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37B87">
              <w:rPr>
                <w:rFonts w:ascii="Times New Roman" w:hAnsi="Times New Roman"/>
                <w:sz w:val="22"/>
                <w:szCs w:val="22"/>
                <w:lang w:eastAsia="en-US"/>
              </w:rPr>
              <w:t>Масалева Ирина Борисовна</w:t>
            </w:r>
          </w:p>
        </w:tc>
        <w:tc>
          <w:tcPr>
            <w:tcW w:w="4622" w:type="dxa"/>
            <w:vAlign w:val="center"/>
          </w:tcPr>
          <w:p w:rsidR="00507D4A" w:rsidRPr="00D37B87" w:rsidRDefault="00D37B87" w:rsidP="00C43A74">
            <w:pPr>
              <w:spacing w:line="276" w:lineRule="auto"/>
              <w:ind w:right="-22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З</w:t>
            </w:r>
            <w:r w:rsidR="004E5705" w:rsidRPr="00D37B87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аместитель директора по технологическому присоединению</w:t>
            </w:r>
          </w:p>
        </w:tc>
        <w:tc>
          <w:tcPr>
            <w:tcW w:w="1473" w:type="dxa"/>
            <w:vAlign w:val="center"/>
          </w:tcPr>
          <w:p w:rsidR="00507D4A" w:rsidRPr="0006116C" w:rsidRDefault="00507D4A" w:rsidP="003236E5">
            <w:pPr>
              <w:ind w:left="-108" w:right="-108"/>
              <w:jc w:val="center"/>
              <w:rPr>
                <w:rFonts w:ascii="Times New Roman" w:eastAsia="Times New Roman" w:hAnsi="Times New Roman"/>
                <w:b/>
                <w:sz w:val="20"/>
                <w:szCs w:val="22"/>
              </w:rPr>
            </w:pPr>
            <w:r w:rsidRPr="0006116C">
              <w:rPr>
                <w:rFonts w:ascii="Times New Roman" w:eastAsia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701" w:type="dxa"/>
            <w:vAlign w:val="center"/>
          </w:tcPr>
          <w:p w:rsidR="00507D4A" w:rsidRPr="0006116C" w:rsidRDefault="00507D4A" w:rsidP="00C673C6">
            <w:pPr>
              <w:ind w:left="-108" w:right="-108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4E5705" w:rsidRPr="00C673C6" w:rsidTr="00C673C6">
        <w:tc>
          <w:tcPr>
            <w:tcW w:w="2518" w:type="dxa"/>
            <w:vAlign w:val="center"/>
          </w:tcPr>
          <w:p w:rsidR="004E5705" w:rsidRPr="00D37B87" w:rsidRDefault="004E5705" w:rsidP="004E5705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37B87">
              <w:rPr>
                <w:rFonts w:ascii="Times New Roman" w:hAnsi="Times New Roman"/>
                <w:sz w:val="22"/>
                <w:szCs w:val="22"/>
              </w:rPr>
              <w:t>Ножкин Алексей Михайлович</w:t>
            </w:r>
          </w:p>
        </w:tc>
        <w:tc>
          <w:tcPr>
            <w:tcW w:w="4622" w:type="dxa"/>
            <w:vAlign w:val="center"/>
          </w:tcPr>
          <w:p w:rsidR="004E5705" w:rsidRPr="00D37B87" w:rsidRDefault="004E5705" w:rsidP="004E5705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37B87">
              <w:rPr>
                <w:rFonts w:ascii="Times New Roman" w:hAnsi="Times New Roman"/>
                <w:sz w:val="22"/>
                <w:szCs w:val="22"/>
              </w:rPr>
              <w:t>Заместитель начальник</w:t>
            </w:r>
            <w:r w:rsidR="00D37B87">
              <w:rPr>
                <w:rFonts w:ascii="Times New Roman" w:hAnsi="Times New Roman"/>
                <w:sz w:val="22"/>
                <w:szCs w:val="22"/>
              </w:rPr>
              <w:t>а</w:t>
            </w:r>
            <w:r w:rsidRPr="00D37B87">
              <w:rPr>
                <w:rFonts w:ascii="Times New Roman" w:hAnsi="Times New Roman"/>
                <w:sz w:val="22"/>
                <w:szCs w:val="22"/>
              </w:rPr>
              <w:t xml:space="preserve"> управления </w:t>
            </w:r>
          </w:p>
          <w:p w:rsidR="004E5705" w:rsidRPr="00D37B87" w:rsidRDefault="004E5705" w:rsidP="004E5705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37B87">
              <w:rPr>
                <w:rFonts w:ascii="Times New Roman" w:hAnsi="Times New Roman"/>
                <w:sz w:val="22"/>
                <w:szCs w:val="22"/>
              </w:rPr>
              <w:t>логистики и МТО</w:t>
            </w:r>
          </w:p>
        </w:tc>
        <w:tc>
          <w:tcPr>
            <w:tcW w:w="1473" w:type="dxa"/>
            <w:vAlign w:val="center"/>
          </w:tcPr>
          <w:p w:rsidR="004E5705" w:rsidRPr="0006116C" w:rsidRDefault="00D37B87" w:rsidP="004E5705">
            <w:pPr>
              <w:ind w:left="-108" w:right="-108"/>
              <w:jc w:val="center"/>
              <w:rPr>
                <w:rFonts w:ascii="Times New Roman" w:eastAsia="Times New Roman" w:hAnsi="Times New Roman"/>
                <w:b/>
                <w:sz w:val="20"/>
                <w:szCs w:val="22"/>
              </w:rPr>
            </w:pPr>
            <w:r w:rsidRPr="00C450B3">
              <w:rPr>
                <w:rFonts w:ascii="Times New Roman" w:eastAsia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701" w:type="dxa"/>
            <w:vAlign w:val="center"/>
          </w:tcPr>
          <w:p w:rsidR="004E5705" w:rsidRPr="0006116C" w:rsidRDefault="004E5705" w:rsidP="004E5705">
            <w:pPr>
              <w:ind w:left="-108" w:right="-108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4E5705" w:rsidRPr="00C673C6" w:rsidTr="00C673C6">
        <w:tc>
          <w:tcPr>
            <w:tcW w:w="2518" w:type="dxa"/>
            <w:vAlign w:val="center"/>
          </w:tcPr>
          <w:p w:rsidR="004E5705" w:rsidRPr="00D37B87" w:rsidRDefault="00D37B87" w:rsidP="004E5705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37B87">
              <w:rPr>
                <w:rFonts w:ascii="Times New Roman" w:hAnsi="Times New Roman"/>
                <w:sz w:val="22"/>
                <w:szCs w:val="22"/>
                <w:lang w:eastAsia="en-US"/>
              </w:rPr>
              <w:t>Цыганков Сергей Станиславович</w:t>
            </w:r>
          </w:p>
        </w:tc>
        <w:tc>
          <w:tcPr>
            <w:tcW w:w="4622" w:type="dxa"/>
            <w:vAlign w:val="center"/>
          </w:tcPr>
          <w:p w:rsidR="004E5705" w:rsidRPr="00D37B87" w:rsidRDefault="00D37B87" w:rsidP="004E5705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</w:t>
            </w:r>
            <w:r w:rsidRPr="00D37B87">
              <w:rPr>
                <w:rFonts w:ascii="Times New Roman" w:hAnsi="Times New Roman"/>
                <w:sz w:val="22"/>
                <w:szCs w:val="22"/>
                <w:lang w:eastAsia="en-US"/>
              </w:rPr>
              <w:t>ачальник управления правового обеспечения и управления собственностью</w:t>
            </w:r>
          </w:p>
        </w:tc>
        <w:tc>
          <w:tcPr>
            <w:tcW w:w="1473" w:type="dxa"/>
            <w:vAlign w:val="center"/>
          </w:tcPr>
          <w:p w:rsidR="004E5705" w:rsidRPr="0006116C" w:rsidRDefault="00D37B87" w:rsidP="004E5705">
            <w:pPr>
              <w:ind w:left="-108" w:right="-108"/>
              <w:jc w:val="center"/>
              <w:rPr>
                <w:rFonts w:ascii="Times New Roman" w:eastAsia="Times New Roman" w:hAnsi="Times New Roman"/>
                <w:b/>
                <w:sz w:val="20"/>
                <w:szCs w:val="22"/>
              </w:rPr>
            </w:pPr>
            <w:r w:rsidRPr="00C450B3">
              <w:rPr>
                <w:rFonts w:ascii="Times New Roman" w:eastAsia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701" w:type="dxa"/>
            <w:vAlign w:val="center"/>
          </w:tcPr>
          <w:p w:rsidR="004E5705" w:rsidRPr="0006116C" w:rsidRDefault="004E5705" w:rsidP="004E5705">
            <w:pPr>
              <w:ind w:left="-108" w:right="-108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4E5705" w:rsidRPr="00C673C6" w:rsidTr="00C673C6">
        <w:tc>
          <w:tcPr>
            <w:tcW w:w="2518" w:type="dxa"/>
            <w:vAlign w:val="center"/>
          </w:tcPr>
          <w:p w:rsidR="004E5705" w:rsidRPr="00D37B87" w:rsidRDefault="00D37B87" w:rsidP="004E5705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37B87">
              <w:rPr>
                <w:rFonts w:ascii="Times New Roman" w:hAnsi="Times New Roman"/>
                <w:sz w:val="22"/>
                <w:szCs w:val="22"/>
              </w:rPr>
              <w:t>Жук Денис Станиславович</w:t>
            </w:r>
          </w:p>
        </w:tc>
        <w:tc>
          <w:tcPr>
            <w:tcW w:w="4622" w:type="dxa"/>
            <w:vAlign w:val="center"/>
          </w:tcPr>
          <w:p w:rsidR="004E5705" w:rsidRPr="00D37B87" w:rsidRDefault="00D37B87" w:rsidP="004E5705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З</w:t>
            </w:r>
            <w:r w:rsidRPr="00D37B87">
              <w:rPr>
                <w:rFonts w:ascii="Times New Roman" w:hAnsi="Times New Roman"/>
                <w:sz w:val="22"/>
                <w:szCs w:val="22"/>
                <w:lang w:eastAsia="en-US"/>
              </w:rPr>
              <w:t>аместитель начальника управления капитального строительства</w:t>
            </w:r>
          </w:p>
        </w:tc>
        <w:tc>
          <w:tcPr>
            <w:tcW w:w="1473" w:type="dxa"/>
            <w:vAlign w:val="center"/>
          </w:tcPr>
          <w:p w:rsidR="004E5705" w:rsidRPr="0006116C" w:rsidRDefault="00D37B87" w:rsidP="004E5705">
            <w:pPr>
              <w:ind w:left="-108" w:right="-108"/>
              <w:jc w:val="center"/>
              <w:rPr>
                <w:rFonts w:ascii="Times New Roman" w:eastAsia="Times New Roman" w:hAnsi="Times New Roman"/>
                <w:b/>
                <w:sz w:val="20"/>
                <w:szCs w:val="22"/>
              </w:rPr>
            </w:pPr>
            <w:r w:rsidRPr="00C450B3">
              <w:rPr>
                <w:rFonts w:ascii="Times New Roman" w:eastAsia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701" w:type="dxa"/>
            <w:vAlign w:val="center"/>
          </w:tcPr>
          <w:p w:rsidR="004E5705" w:rsidRPr="0006116C" w:rsidRDefault="004E5705" w:rsidP="004E5705">
            <w:pPr>
              <w:ind w:left="-108" w:right="-108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</w:tbl>
    <w:p w:rsidR="00C673C6" w:rsidRPr="00C673C6" w:rsidRDefault="00C673C6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sectPr w:rsidR="00C673C6" w:rsidRPr="00C673C6" w:rsidSect="007A2322">
      <w:pgSz w:w="11906" w:h="16838"/>
      <w:pgMar w:top="568" w:right="850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55D" w:rsidRDefault="0084555D" w:rsidP="00D84470">
      <w:r>
        <w:separator/>
      </w:r>
    </w:p>
  </w:endnote>
  <w:endnote w:type="continuationSeparator" w:id="0">
    <w:p w:rsidR="0084555D" w:rsidRDefault="0084555D" w:rsidP="00D84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55D" w:rsidRDefault="0084555D" w:rsidP="00D84470">
      <w:r>
        <w:separator/>
      </w:r>
    </w:p>
  </w:footnote>
  <w:footnote w:type="continuationSeparator" w:id="0">
    <w:p w:rsidR="0084555D" w:rsidRDefault="0084555D" w:rsidP="00D84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476CA"/>
    <w:multiLevelType w:val="hybridMultilevel"/>
    <w:tmpl w:val="C9927E74"/>
    <w:lvl w:ilvl="0" w:tplc="16FAF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E35BF6"/>
    <w:multiLevelType w:val="hybridMultilevel"/>
    <w:tmpl w:val="6C8CB9E6"/>
    <w:lvl w:ilvl="0" w:tplc="90C2EB2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3043850"/>
    <w:multiLevelType w:val="hybridMultilevel"/>
    <w:tmpl w:val="80C48012"/>
    <w:lvl w:ilvl="0" w:tplc="FFFFFFFF">
      <w:start w:val="1"/>
      <w:numFmt w:val="decimal"/>
      <w:lvlText w:val="%1)"/>
      <w:lvlJc w:val="left"/>
      <w:pPr>
        <w:ind w:left="360" w:hanging="360"/>
      </w:pPr>
      <w:rPr>
        <w:b w:val="0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F344AE"/>
    <w:multiLevelType w:val="multilevel"/>
    <w:tmpl w:val="83887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22C1C82"/>
    <w:multiLevelType w:val="hybridMultilevel"/>
    <w:tmpl w:val="3318A876"/>
    <w:lvl w:ilvl="0" w:tplc="5262DD2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47FA6"/>
    <w:multiLevelType w:val="hybridMultilevel"/>
    <w:tmpl w:val="9A2620F8"/>
    <w:lvl w:ilvl="0" w:tplc="04190011">
      <w:start w:val="1"/>
      <w:numFmt w:val="decimal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 w15:restartNumberingAfterBreak="0">
    <w:nsid w:val="3B5268F7"/>
    <w:multiLevelType w:val="hybridMultilevel"/>
    <w:tmpl w:val="9C4EC6E8"/>
    <w:lvl w:ilvl="0" w:tplc="5A46B632">
      <w:start w:val="1"/>
      <w:numFmt w:val="decimal"/>
      <w:lvlText w:val="%1."/>
      <w:lvlJc w:val="left"/>
      <w:pPr>
        <w:ind w:left="18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0010D4A"/>
    <w:multiLevelType w:val="hybridMultilevel"/>
    <w:tmpl w:val="EA9E5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1C4D4F"/>
    <w:multiLevelType w:val="hybridMultilevel"/>
    <w:tmpl w:val="0C56B172"/>
    <w:lvl w:ilvl="0" w:tplc="0419000F">
      <w:start w:val="1"/>
      <w:numFmt w:val="decimal"/>
      <w:lvlText w:val="%1."/>
      <w:lvlJc w:val="left"/>
      <w:pPr>
        <w:ind w:left="848" w:hanging="360"/>
      </w:p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10" w15:restartNumberingAfterBreak="0">
    <w:nsid w:val="5E996BC0"/>
    <w:multiLevelType w:val="hybridMultilevel"/>
    <w:tmpl w:val="E2206872"/>
    <w:lvl w:ilvl="0" w:tplc="5262D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4317F9"/>
    <w:multiLevelType w:val="hybridMultilevel"/>
    <w:tmpl w:val="C72A298E"/>
    <w:lvl w:ilvl="0" w:tplc="90C2EB2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335180E"/>
    <w:multiLevelType w:val="multilevel"/>
    <w:tmpl w:val="0BB0A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D0C1951"/>
    <w:multiLevelType w:val="hybridMultilevel"/>
    <w:tmpl w:val="E6223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680501"/>
    <w:multiLevelType w:val="hybridMultilevel"/>
    <w:tmpl w:val="BBC03C60"/>
    <w:lvl w:ilvl="0" w:tplc="FBAED2D4">
      <w:start w:val="1"/>
      <w:numFmt w:val="decimal"/>
      <w:lvlText w:val="%1."/>
      <w:lvlJc w:val="left"/>
      <w:pPr>
        <w:ind w:left="824" w:hanging="5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2"/>
  </w:num>
  <w:num w:numId="3">
    <w:abstractNumId w:val="8"/>
  </w:num>
  <w:num w:numId="4">
    <w:abstractNumId w:val="9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14"/>
  </w:num>
  <w:num w:numId="10">
    <w:abstractNumId w:val="11"/>
  </w:num>
  <w:num w:numId="11">
    <w:abstractNumId w:val="0"/>
  </w:num>
  <w:num w:numId="12">
    <w:abstractNumId w:val="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0"/>
  </w:num>
  <w:num w:numId="16">
    <w:abstractNumId w:val="1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0135"/>
    <w:rsid w:val="0000000A"/>
    <w:rsid w:val="00000560"/>
    <w:rsid w:val="000005D3"/>
    <w:rsid w:val="00000B30"/>
    <w:rsid w:val="00000E54"/>
    <w:rsid w:val="00000ED4"/>
    <w:rsid w:val="00000F93"/>
    <w:rsid w:val="00001042"/>
    <w:rsid w:val="000016A6"/>
    <w:rsid w:val="0000185A"/>
    <w:rsid w:val="00001C91"/>
    <w:rsid w:val="00001F8B"/>
    <w:rsid w:val="00002149"/>
    <w:rsid w:val="0000248A"/>
    <w:rsid w:val="00002970"/>
    <w:rsid w:val="00002B67"/>
    <w:rsid w:val="00002C77"/>
    <w:rsid w:val="00003233"/>
    <w:rsid w:val="0000342A"/>
    <w:rsid w:val="00003665"/>
    <w:rsid w:val="00003AA2"/>
    <w:rsid w:val="00003BE9"/>
    <w:rsid w:val="00003F21"/>
    <w:rsid w:val="0000403D"/>
    <w:rsid w:val="0000409A"/>
    <w:rsid w:val="0000423F"/>
    <w:rsid w:val="00004305"/>
    <w:rsid w:val="000043E3"/>
    <w:rsid w:val="000046C7"/>
    <w:rsid w:val="0000489B"/>
    <w:rsid w:val="00004C09"/>
    <w:rsid w:val="0000578A"/>
    <w:rsid w:val="00005B63"/>
    <w:rsid w:val="00005B86"/>
    <w:rsid w:val="00005B95"/>
    <w:rsid w:val="00005F84"/>
    <w:rsid w:val="00006607"/>
    <w:rsid w:val="000066C6"/>
    <w:rsid w:val="0000691E"/>
    <w:rsid w:val="00006947"/>
    <w:rsid w:val="00006C95"/>
    <w:rsid w:val="0000710E"/>
    <w:rsid w:val="000071BA"/>
    <w:rsid w:val="000071C8"/>
    <w:rsid w:val="00007283"/>
    <w:rsid w:val="00007869"/>
    <w:rsid w:val="00007873"/>
    <w:rsid w:val="0000798B"/>
    <w:rsid w:val="000107FA"/>
    <w:rsid w:val="00010DAD"/>
    <w:rsid w:val="00010E40"/>
    <w:rsid w:val="00010F2E"/>
    <w:rsid w:val="00011144"/>
    <w:rsid w:val="000115EC"/>
    <w:rsid w:val="0001205E"/>
    <w:rsid w:val="000125E6"/>
    <w:rsid w:val="0001267E"/>
    <w:rsid w:val="00012A11"/>
    <w:rsid w:val="00012D9C"/>
    <w:rsid w:val="00012F0C"/>
    <w:rsid w:val="00013387"/>
    <w:rsid w:val="00013A46"/>
    <w:rsid w:val="00014100"/>
    <w:rsid w:val="00014225"/>
    <w:rsid w:val="000145B7"/>
    <w:rsid w:val="00014623"/>
    <w:rsid w:val="00014D72"/>
    <w:rsid w:val="00015169"/>
    <w:rsid w:val="00015797"/>
    <w:rsid w:val="0001584D"/>
    <w:rsid w:val="00015C32"/>
    <w:rsid w:val="000161DA"/>
    <w:rsid w:val="00016681"/>
    <w:rsid w:val="00016BFF"/>
    <w:rsid w:val="00016C48"/>
    <w:rsid w:val="00017201"/>
    <w:rsid w:val="000174E8"/>
    <w:rsid w:val="00017866"/>
    <w:rsid w:val="00020109"/>
    <w:rsid w:val="00020811"/>
    <w:rsid w:val="00020816"/>
    <w:rsid w:val="00020997"/>
    <w:rsid w:val="000209BE"/>
    <w:rsid w:val="00020BC5"/>
    <w:rsid w:val="00020CFE"/>
    <w:rsid w:val="00021185"/>
    <w:rsid w:val="000211E0"/>
    <w:rsid w:val="00021619"/>
    <w:rsid w:val="000216AA"/>
    <w:rsid w:val="00021723"/>
    <w:rsid w:val="00022203"/>
    <w:rsid w:val="00022B6F"/>
    <w:rsid w:val="00023009"/>
    <w:rsid w:val="00023240"/>
    <w:rsid w:val="000232D1"/>
    <w:rsid w:val="00023350"/>
    <w:rsid w:val="000233F7"/>
    <w:rsid w:val="000239D6"/>
    <w:rsid w:val="00023A24"/>
    <w:rsid w:val="00023B28"/>
    <w:rsid w:val="00023F39"/>
    <w:rsid w:val="00023FA3"/>
    <w:rsid w:val="000241E6"/>
    <w:rsid w:val="000247FF"/>
    <w:rsid w:val="00024AC7"/>
    <w:rsid w:val="00024B64"/>
    <w:rsid w:val="00024DCE"/>
    <w:rsid w:val="00024FC9"/>
    <w:rsid w:val="000255D5"/>
    <w:rsid w:val="00025765"/>
    <w:rsid w:val="00025959"/>
    <w:rsid w:val="00025C12"/>
    <w:rsid w:val="00025D7D"/>
    <w:rsid w:val="00025F20"/>
    <w:rsid w:val="000260B0"/>
    <w:rsid w:val="00026400"/>
    <w:rsid w:val="00026454"/>
    <w:rsid w:val="00026646"/>
    <w:rsid w:val="0002674C"/>
    <w:rsid w:val="00026BD8"/>
    <w:rsid w:val="00026E57"/>
    <w:rsid w:val="00026E7F"/>
    <w:rsid w:val="0002702D"/>
    <w:rsid w:val="000271F9"/>
    <w:rsid w:val="000273C9"/>
    <w:rsid w:val="00027DA0"/>
    <w:rsid w:val="00027E1D"/>
    <w:rsid w:val="0003003B"/>
    <w:rsid w:val="000300C6"/>
    <w:rsid w:val="00030654"/>
    <w:rsid w:val="00030699"/>
    <w:rsid w:val="00030A4A"/>
    <w:rsid w:val="00031C63"/>
    <w:rsid w:val="00031E39"/>
    <w:rsid w:val="000322AB"/>
    <w:rsid w:val="00032C6B"/>
    <w:rsid w:val="00032CDF"/>
    <w:rsid w:val="00032F35"/>
    <w:rsid w:val="00033026"/>
    <w:rsid w:val="0003305A"/>
    <w:rsid w:val="000331F2"/>
    <w:rsid w:val="000333BC"/>
    <w:rsid w:val="00033846"/>
    <w:rsid w:val="00033D7E"/>
    <w:rsid w:val="00033FB4"/>
    <w:rsid w:val="000347D8"/>
    <w:rsid w:val="00034A55"/>
    <w:rsid w:val="00034C3A"/>
    <w:rsid w:val="00034D20"/>
    <w:rsid w:val="00034E9B"/>
    <w:rsid w:val="00034FE8"/>
    <w:rsid w:val="00035CC6"/>
    <w:rsid w:val="00036232"/>
    <w:rsid w:val="0003637A"/>
    <w:rsid w:val="00036599"/>
    <w:rsid w:val="000367E1"/>
    <w:rsid w:val="0003684A"/>
    <w:rsid w:val="00037050"/>
    <w:rsid w:val="00037057"/>
    <w:rsid w:val="0003722A"/>
    <w:rsid w:val="00037247"/>
    <w:rsid w:val="000372F2"/>
    <w:rsid w:val="0003739F"/>
    <w:rsid w:val="0003743D"/>
    <w:rsid w:val="0003799D"/>
    <w:rsid w:val="00037B29"/>
    <w:rsid w:val="00037C3B"/>
    <w:rsid w:val="00037C80"/>
    <w:rsid w:val="00037DDE"/>
    <w:rsid w:val="0004028C"/>
    <w:rsid w:val="000403A6"/>
    <w:rsid w:val="000407A7"/>
    <w:rsid w:val="00040A75"/>
    <w:rsid w:val="00040B74"/>
    <w:rsid w:val="00040B9B"/>
    <w:rsid w:val="000411C8"/>
    <w:rsid w:val="0004159B"/>
    <w:rsid w:val="0004189F"/>
    <w:rsid w:val="00041930"/>
    <w:rsid w:val="00041B54"/>
    <w:rsid w:val="00041C5F"/>
    <w:rsid w:val="00041E54"/>
    <w:rsid w:val="00041F47"/>
    <w:rsid w:val="00042448"/>
    <w:rsid w:val="00042741"/>
    <w:rsid w:val="00042D04"/>
    <w:rsid w:val="00042DAA"/>
    <w:rsid w:val="0004301F"/>
    <w:rsid w:val="00043067"/>
    <w:rsid w:val="0004331A"/>
    <w:rsid w:val="00043DAE"/>
    <w:rsid w:val="000440B3"/>
    <w:rsid w:val="00044184"/>
    <w:rsid w:val="000442DF"/>
    <w:rsid w:val="00044816"/>
    <w:rsid w:val="00044EA2"/>
    <w:rsid w:val="00044F57"/>
    <w:rsid w:val="00045989"/>
    <w:rsid w:val="00045DA3"/>
    <w:rsid w:val="00045E57"/>
    <w:rsid w:val="000460A1"/>
    <w:rsid w:val="000465FE"/>
    <w:rsid w:val="00046A24"/>
    <w:rsid w:val="00046A87"/>
    <w:rsid w:val="00046BD3"/>
    <w:rsid w:val="00046BD9"/>
    <w:rsid w:val="00046DC6"/>
    <w:rsid w:val="00046FEE"/>
    <w:rsid w:val="000470C7"/>
    <w:rsid w:val="00047583"/>
    <w:rsid w:val="00047649"/>
    <w:rsid w:val="00047933"/>
    <w:rsid w:val="00047C0B"/>
    <w:rsid w:val="00047E39"/>
    <w:rsid w:val="00047E5F"/>
    <w:rsid w:val="00050515"/>
    <w:rsid w:val="00050D8E"/>
    <w:rsid w:val="00050ED0"/>
    <w:rsid w:val="000519CC"/>
    <w:rsid w:val="000519E7"/>
    <w:rsid w:val="00051AD9"/>
    <w:rsid w:val="00051AE4"/>
    <w:rsid w:val="00051B10"/>
    <w:rsid w:val="00051BF8"/>
    <w:rsid w:val="000523B4"/>
    <w:rsid w:val="00052559"/>
    <w:rsid w:val="0005287D"/>
    <w:rsid w:val="00052A57"/>
    <w:rsid w:val="00052F3A"/>
    <w:rsid w:val="000530D5"/>
    <w:rsid w:val="00053586"/>
    <w:rsid w:val="000536B9"/>
    <w:rsid w:val="00053768"/>
    <w:rsid w:val="000539A6"/>
    <w:rsid w:val="0005479B"/>
    <w:rsid w:val="00054B99"/>
    <w:rsid w:val="00054F9D"/>
    <w:rsid w:val="00055153"/>
    <w:rsid w:val="000556C5"/>
    <w:rsid w:val="0005588C"/>
    <w:rsid w:val="0005620C"/>
    <w:rsid w:val="0005640E"/>
    <w:rsid w:val="00056674"/>
    <w:rsid w:val="00056C06"/>
    <w:rsid w:val="00057651"/>
    <w:rsid w:val="0005778C"/>
    <w:rsid w:val="00057973"/>
    <w:rsid w:val="00057ABF"/>
    <w:rsid w:val="00057B21"/>
    <w:rsid w:val="00057EA6"/>
    <w:rsid w:val="00060690"/>
    <w:rsid w:val="000607C4"/>
    <w:rsid w:val="00060973"/>
    <w:rsid w:val="00060AB3"/>
    <w:rsid w:val="0006116C"/>
    <w:rsid w:val="00061535"/>
    <w:rsid w:val="00061AE4"/>
    <w:rsid w:val="00061E1E"/>
    <w:rsid w:val="00061E54"/>
    <w:rsid w:val="00061F9A"/>
    <w:rsid w:val="00062124"/>
    <w:rsid w:val="000621C9"/>
    <w:rsid w:val="00062B5B"/>
    <w:rsid w:val="00062E94"/>
    <w:rsid w:val="0006308D"/>
    <w:rsid w:val="0006311A"/>
    <w:rsid w:val="000631F2"/>
    <w:rsid w:val="00063834"/>
    <w:rsid w:val="00063A00"/>
    <w:rsid w:val="00063BAE"/>
    <w:rsid w:val="0006423C"/>
    <w:rsid w:val="00064C4A"/>
    <w:rsid w:val="00064DA7"/>
    <w:rsid w:val="00064EC2"/>
    <w:rsid w:val="00065047"/>
    <w:rsid w:val="00065101"/>
    <w:rsid w:val="00065275"/>
    <w:rsid w:val="000653C5"/>
    <w:rsid w:val="000654B5"/>
    <w:rsid w:val="00065981"/>
    <w:rsid w:val="00065E3D"/>
    <w:rsid w:val="000661C7"/>
    <w:rsid w:val="00066962"/>
    <w:rsid w:val="00066BFA"/>
    <w:rsid w:val="00066CB5"/>
    <w:rsid w:val="00066D41"/>
    <w:rsid w:val="00066D65"/>
    <w:rsid w:val="00066FAA"/>
    <w:rsid w:val="000671BB"/>
    <w:rsid w:val="0006753D"/>
    <w:rsid w:val="000676B5"/>
    <w:rsid w:val="00067C1B"/>
    <w:rsid w:val="00067DC1"/>
    <w:rsid w:val="000701B6"/>
    <w:rsid w:val="0007040F"/>
    <w:rsid w:val="0007056C"/>
    <w:rsid w:val="0007072B"/>
    <w:rsid w:val="0007084A"/>
    <w:rsid w:val="0007084F"/>
    <w:rsid w:val="00070937"/>
    <w:rsid w:val="00070B9F"/>
    <w:rsid w:val="00070BC1"/>
    <w:rsid w:val="00070DA6"/>
    <w:rsid w:val="00071031"/>
    <w:rsid w:val="00071203"/>
    <w:rsid w:val="000714F6"/>
    <w:rsid w:val="000718E2"/>
    <w:rsid w:val="00071C72"/>
    <w:rsid w:val="00071E0A"/>
    <w:rsid w:val="00071E57"/>
    <w:rsid w:val="00071EA0"/>
    <w:rsid w:val="00072528"/>
    <w:rsid w:val="0007277F"/>
    <w:rsid w:val="00072EE9"/>
    <w:rsid w:val="000736C1"/>
    <w:rsid w:val="00073943"/>
    <w:rsid w:val="00073A59"/>
    <w:rsid w:val="00073F08"/>
    <w:rsid w:val="00073F31"/>
    <w:rsid w:val="000740C8"/>
    <w:rsid w:val="0007448B"/>
    <w:rsid w:val="000747D4"/>
    <w:rsid w:val="00074B0C"/>
    <w:rsid w:val="000753EC"/>
    <w:rsid w:val="00075802"/>
    <w:rsid w:val="000758D5"/>
    <w:rsid w:val="000758EA"/>
    <w:rsid w:val="00075B48"/>
    <w:rsid w:val="00075D33"/>
    <w:rsid w:val="00075E0D"/>
    <w:rsid w:val="00075F21"/>
    <w:rsid w:val="00076205"/>
    <w:rsid w:val="00076852"/>
    <w:rsid w:val="00077863"/>
    <w:rsid w:val="000779B6"/>
    <w:rsid w:val="00077FAC"/>
    <w:rsid w:val="00080337"/>
    <w:rsid w:val="0008045C"/>
    <w:rsid w:val="0008069E"/>
    <w:rsid w:val="000809EB"/>
    <w:rsid w:val="00080DD5"/>
    <w:rsid w:val="00080F7F"/>
    <w:rsid w:val="000810B1"/>
    <w:rsid w:val="00081D21"/>
    <w:rsid w:val="000820F9"/>
    <w:rsid w:val="0008223F"/>
    <w:rsid w:val="00082BB2"/>
    <w:rsid w:val="00082EE6"/>
    <w:rsid w:val="0008337F"/>
    <w:rsid w:val="000833E0"/>
    <w:rsid w:val="00083547"/>
    <w:rsid w:val="000838EB"/>
    <w:rsid w:val="0008391D"/>
    <w:rsid w:val="00083CE9"/>
    <w:rsid w:val="00083EE1"/>
    <w:rsid w:val="0008419C"/>
    <w:rsid w:val="0008446D"/>
    <w:rsid w:val="000844DE"/>
    <w:rsid w:val="000848C3"/>
    <w:rsid w:val="00084EDD"/>
    <w:rsid w:val="00085198"/>
    <w:rsid w:val="00085207"/>
    <w:rsid w:val="00085496"/>
    <w:rsid w:val="00085517"/>
    <w:rsid w:val="00085BA3"/>
    <w:rsid w:val="00085C4B"/>
    <w:rsid w:val="00086102"/>
    <w:rsid w:val="000864D9"/>
    <w:rsid w:val="000864E5"/>
    <w:rsid w:val="000865E7"/>
    <w:rsid w:val="00086A9C"/>
    <w:rsid w:val="0008727D"/>
    <w:rsid w:val="000872D9"/>
    <w:rsid w:val="00087408"/>
    <w:rsid w:val="000876DC"/>
    <w:rsid w:val="00087839"/>
    <w:rsid w:val="00087B71"/>
    <w:rsid w:val="00087D59"/>
    <w:rsid w:val="00087EA8"/>
    <w:rsid w:val="00090222"/>
    <w:rsid w:val="00090D46"/>
    <w:rsid w:val="00090EB6"/>
    <w:rsid w:val="0009184E"/>
    <w:rsid w:val="00091AF6"/>
    <w:rsid w:val="00091EA4"/>
    <w:rsid w:val="00092679"/>
    <w:rsid w:val="000928AD"/>
    <w:rsid w:val="00092997"/>
    <w:rsid w:val="00092AFB"/>
    <w:rsid w:val="00092E3C"/>
    <w:rsid w:val="000934A3"/>
    <w:rsid w:val="00093822"/>
    <w:rsid w:val="00093827"/>
    <w:rsid w:val="00093CB4"/>
    <w:rsid w:val="00094292"/>
    <w:rsid w:val="000943D4"/>
    <w:rsid w:val="00094774"/>
    <w:rsid w:val="00094900"/>
    <w:rsid w:val="00094E69"/>
    <w:rsid w:val="00094E76"/>
    <w:rsid w:val="000958D9"/>
    <w:rsid w:val="00095915"/>
    <w:rsid w:val="000959F5"/>
    <w:rsid w:val="00095A45"/>
    <w:rsid w:val="00095F9D"/>
    <w:rsid w:val="00096550"/>
    <w:rsid w:val="000965EC"/>
    <w:rsid w:val="000966A8"/>
    <w:rsid w:val="00096CC5"/>
    <w:rsid w:val="00096DCA"/>
    <w:rsid w:val="00096E0E"/>
    <w:rsid w:val="00097125"/>
    <w:rsid w:val="0009714A"/>
    <w:rsid w:val="000973DB"/>
    <w:rsid w:val="000976E6"/>
    <w:rsid w:val="0009789A"/>
    <w:rsid w:val="00097B91"/>
    <w:rsid w:val="000A017F"/>
    <w:rsid w:val="000A14C9"/>
    <w:rsid w:val="000A17BD"/>
    <w:rsid w:val="000A20A7"/>
    <w:rsid w:val="000A25F3"/>
    <w:rsid w:val="000A26C5"/>
    <w:rsid w:val="000A282D"/>
    <w:rsid w:val="000A2FF5"/>
    <w:rsid w:val="000A34A4"/>
    <w:rsid w:val="000A35EB"/>
    <w:rsid w:val="000A3EFC"/>
    <w:rsid w:val="000A3F9F"/>
    <w:rsid w:val="000A40DA"/>
    <w:rsid w:val="000A512E"/>
    <w:rsid w:val="000A5175"/>
    <w:rsid w:val="000A51BE"/>
    <w:rsid w:val="000A51F6"/>
    <w:rsid w:val="000A6551"/>
    <w:rsid w:val="000A65BD"/>
    <w:rsid w:val="000A6AD7"/>
    <w:rsid w:val="000A6DED"/>
    <w:rsid w:val="000A6E75"/>
    <w:rsid w:val="000A6EC8"/>
    <w:rsid w:val="000A7232"/>
    <w:rsid w:val="000A7AB5"/>
    <w:rsid w:val="000A7BAD"/>
    <w:rsid w:val="000B0292"/>
    <w:rsid w:val="000B125A"/>
    <w:rsid w:val="000B136E"/>
    <w:rsid w:val="000B1633"/>
    <w:rsid w:val="000B1A0A"/>
    <w:rsid w:val="000B1E34"/>
    <w:rsid w:val="000B1F23"/>
    <w:rsid w:val="000B2074"/>
    <w:rsid w:val="000B20E8"/>
    <w:rsid w:val="000B21E9"/>
    <w:rsid w:val="000B26B3"/>
    <w:rsid w:val="000B2A9F"/>
    <w:rsid w:val="000B2FE5"/>
    <w:rsid w:val="000B3853"/>
    <w:rsid w:val="000B3CF3"/>
    <w:rsid w:val="000B482B"/>
    <w:rsid w:val="000B4AF8"/>
    <w:rsid w:val="000B4CBE"/>
    <w:rsid w:val="000B4D89"/>
    <w:rsid w:val="000B5011"/>
    <w:rsid w:val="000B55B9"/>
    <w:rsid w:val="000B5C6C"/>
    <w:rsid w:val="000B61D5"/>
    <w:rsid w:val="000B65E6"/>
    <w:rsid w:val="000B676A"/>
    <w:rsid w:val="000B6866"/>
    <w:rsid w:val="000B6C09"/>
    <w:rsid w:val="000B6F9F"/>
    <w:rsid w:val="000B765C"/>
    <w:rsid w:val="000B76C3"/>
    <w:rsid w:val="000B771A"/>
    <w:rsid w:val="000B7725"/>
    <w:rsid w:val="000B7D35"/>
    <w:rsid w:val="000B7FAE"/>
    <w:rsid w:val="000C0036"/>
    <w:rsid w:val="000C02D8"/>
    <w:rsid w:val="000C0567"/>
    <w:rsid w:val="000C0DD0"/>
    <w:rsid w:val="000C0EDE"/>
    <w:rsid w:val="000C0F73"/>
    <w:rsid w:val="000C1B20"/>
    <w:rsid w:val="000C1F3A"/>
    <w:rsid w:val="000C2726"/>
    <w:rsid w:val="000C291B"/>
    <w:rsid w:val="000C296F"/>
    <w:rsid w:val="000C2AF6"/>
    <w:rsid w:val="000C2B57"/>
    <w:rsid w:val="000C2BBC"/>
    <w:rsid w:val="000C2CD5"/>
    <w:rsid w:val="000C3009"/>
    <w:rsid w:val="000C3326"/>
    <w:rsid w:val="000C34B3"/>
    <w:rsid w:val="000C3599"/>
    <w:rsid w:val="000C3B34"/>
    <w:rsid w:val="000C3D8C"/>
    <w:rsid w:val="000C3DE0"/>
    <w:rsid w:val="000C5228"/>
    <w:rsid w:val="000C5373"/>
    <w:rsid w:val="000C54C9"/>
    <w:rsid w:val="000C5A19"/>
    <w:rsid w:val="000C5AE8"/>
    <w:rsid w:val="000C5DE5"/>
    <w:rsid w:val="000C64AF"/>
    <w:rsid w:val="000C67B8"/>
    <w:rsid w:val="000C6A8B"/>
    <w:rsid w:val="000C738C"/>
    <w:rsid w:val="000C775B"/>
    <w:rsid w:val="000C79D0"/>
    <w:rsid w:val="000C7D47"/>
    <w:rsid w:val="000C7E00"/>
    <w:rsid w:val="000D0541"/>
    <w:rsid w:val="000D0643"/>
    <w:rsid w:val="000D0CEE"/>
    <w:rsid w:val="000D0F5D"/>
    <w:rsid w:val="000D0F65"/>
    <w:rsid w:val="000D0F84"/>
    <w:rsid w:val="000D1494"/>
    <w:rsid w:val="000D1604"/>
    <w:rsid w:val="000D20B5"/>
    <w:rsid w:val="000D27B3"/>
    <w:rsid w:val="000D3228"/>
    <w:rsid w:val="000D3314"/>
    <w:rsid w:val="000D33E1"/>
    <w:rsid w:val="000D3831"/>
    <w:rsid w:val="000D398F"/>
    <w:rsid w:val="000D3AF6"/>
    <w:rsid w:val="000D3FC1"/>
    <w:rsid w:val="000D4429"/>
    <w:rsid w:val="000D4495"/>
    <w:rsid w:val="000D46C0"/>
    <w:rsid w:val="000D46DF"/>
    <w:rsid w:val="000D4C37"/>
    <w:rsid w:val="000D4CB2"/>
    <w:rsid w:val="000D506E"/>
    <w:rsid w:val="000D5132"/>
    <w:rsid w:val="000D5345"/>
    <w:rsid w:val="000D549B"/>
    <w:rsid w:val="000D58CC"/>
    <w:rsid w:val="000D5921"/>
    <w:rsid w:val="000D59B4"/>
    <w:rsid w:val="000D5BFC"/>
    <w:rsid w:val="000D5C92"/>
    <w:rsid w:val="000D600E"/>
    <w:rsid w:val="000D63C0"/>
    <w:rsid w:val="000D64F5"/>
    <w:rsid w:val="000D68BD"/>
    <w:rsid w:val="000D699B"/>
    <w:rsid w:val="000D69A1"/>
    <w:rsid w:val="000D69B4"/>
    <w:rsid w:val="000D6AB4"/>
    <w:rsid w:val="000D704E"/>
    <w:rsid w:val="000D7051"/>
    <w:rsid w:val="000D7394"/>
    <w:rsid w:val="000D74B8"/>
    <w:rsid w:val="000D75F0"/>
    <w:rsid w:val="000D7825"/>
    <w:rsid w:val="000D7F1F"/>
    <w:rsid w:val="000E003B"/>
    <w:rsid w:val="000E014B"/>
    <w:rsid w:val="000E0187"/>
    <w:rsid w:val="000E0626"/>
    <w:rsid w:val="000E06C4"/>
    <w:rsid w:val="000E0774"/>
    <w:rsid w:val="000E0C17"/>
    <w:rsid w:val="000E108E"/>
    <w:rsid w:val="000E1194"/>
    <w:rsid w:val="000E178A"/>
    <w:rsid w:val="000E1933"/>
    <w:rsid w:val="000E1A8D"/>
    <w:rsid w:val="000E2341"/>
    <w:rsid w:val="000E2BBE"/>
    <w:rsid w:val="000E2C3C"/>
    <w:rsid w:val="000E338C"/>
    <w:rsid w:val="000E33AD"/>
    <w:rsid w:val="000E33B0"/>
    <w:rsid w:val="000E341C"/>
    <w:rsid w:val="000E3625"/>
    <w:rsid w:val="000E3C89"/>
    <w:rsid w:val="000E3CDC"/>
    <w:rsid w:val="000E3FAB"/>
    <w:rsid w:val="000E4194"/>
    <w:rsid w:val="000E4B08"/>
    <w:rsid w:val="000E5354"/>
    <w:rsid w:val="000E536D"/>
    <w:rsid w:val="000E5584"/>
    <w:rsid w:val="000E5A09"/>
    <w:rsid w:val="000E6726"/>
    <w:rsid w:val="000E7048"/>
    <w:rsid w:val="000E70D3"/>
    <w:rsid w:val="000E7198"/>
    <w:rsid w:val="000E719B"/>
    <w:rsid w:val="000E720A"/>
    <w:rsid w:val="000E7267"/>
    <w:rsid w:val="000E7A36"/>
    <w:rsid w:val="000F0703"/>
    <w:rsid w:val="000F0C09"/>
    <w:rsid w:val="000F0C2C"/>
    <w:rsid w:val="000F0F8D"/>
    <w:rsid w:val="000F0F8F"/>
    <w:rsid w:val="000F1582"/>
    <w:rsid w:val="000F15BF"/>
    <w:rsid w:val="000F1BC3"/>
    <w:rsid w:val="000F1F09"/>
    <w:rsid w:val="000F2025"/>
    <w:rsid w:val="000F204D"/>
    <w:rsid w:val="000F22D4"/>
    <w:rsid w:val="000F246E"/>
    <w:rsid w:val="000F26F3"/>
    <w:rsid w:val="000F29D9"/>
    <w:rsid w:val="000F2BF1"/>
    <w:rsid w:val="000F30FB"/>
    <w:rsid w:val="000F345F"/>
    <w:rsid w:val="000F34EC"/>
    <w:rsid w:val="000F367B"/>
    <w:rsid w:val="000F3CEB"/>
    <w:rsid w:val="000F3EC8"/>
    <w:rsid w:val="000F409B"/>
    <w:rsid w:val="000F4159"/>
    <w:rsid w:val="000F422B"/>
    <w:rsid w:val="000F4513"/>
    <w:rsid w:val="000F4585"/>
    <w:rsid w:val="000F4CC5"/>
    <w:rsid w:val="000F4DEF"/>
    <w:rsid w:val="000F4F77"/>
    <w:rsid w:val="000F505F"/>
    <w:rsid w:val="000F511D"/>
    <w:rsid w:val="000F516B"/>
    <w:rsid w:val="000F52B2"/>
    <w:rsid w:val="000F576E"/>
    <w:rsid w:val="000F5885"/>
    <w:rsid w:val="000F5CF6"/>
    <w:rsid w:val="000F5FA4"/>
    <w:rsid w:val="000F629D"/>
    <w:rsid w:val="000F6A78"/>
    <w:rsid w:val="000F6DA5"/>
    <w:rsid w:val="000F795B"/>
    <w:rsid w:val="000F7E92"/>
    <w:rsid w:val="0010018E"/>
    <w:rsid w:val="0010036E"/>
    <w:rsid w:val="00100A69"/>
    <w:rsid w:val="00100B1A"/>
    <w:rsid w:val="00100D37"/>
    <w:rsid w:val="00100FDF"/>
    <w:rsid w:val="00101BBC"/>
    <w:rsid w:val="00101D8C"/>
    <w:rsid w:val="00101E36"/>
    <w:rsid w:val="0010294F"/>
    <w:rsid w:val="001029BF"/>
    <w:rsid w:val="00102ABD"/>
    <w:rsid w:val="00102AC0"/>
    <w:rsid w:val="0010322A"/>
    <w:rsid w:val="0010338C"/>
    <w:rsid w:val="00103994"/>
    <w:rsid w:val="00103D9B"/>
    <w:rsid w:val="00103F70"/>
    <w:rsid w:val="0010469D"/>
    <w:rsid w:val="00104D5D"/>
    <w:rsid w:val="0010502A"/>
    <w:rsid w:val="0010530D"/>
    <w:rsid w:val="001053B1"/>
    <w:rsid w:val="001054E5"/>
    <w:rsid w:val="0010566E"/>
    <w:rsid w:val="00106295"/>
    <w:rsid w:val="0010693D"/>
    <w:rsid w:val="00106CD3"/>
    <w:rsid w:val="00106CEF"/>
    <w:rsid w:val="00106E29"/>
    <w:rsid w:val="0010700C"/>
    <w:rsid w:val="001071A8"/>
    <w:rsid w:val="00107573"/>
    <w:rsid w:val="0010783C"/>
    <w:rsid w:val="0010793C"/>
    <w:rsid w:val="00107A5E"/>
    <w:rsid w:val="0011013B"/>
    <w:rsid w:val="00110151"/>
    <w:rsid w:val="0011046E"/>
    <w:rsid w:val="001106AF"/>
    <w:rsid w:val="001107F3"/>
    <w:rsid w:val="001107FC"/>
    <w:rsid w:val="001109CF"/>
    <w:rsid w:val="00110A3D"/>
    <w:rsid w:val="00110C13"/>
    <w:rsid w:val="00110ED2"/>
    <w:rsid w:val="0011172A"/>
    <w:rsid w:val="00111A58"/>
    <w:rsid w:val="001124DA"/>
    <w:rsid w:val="00112523"/>
    <w:rsid w:val="00112BF6"/>
    <w:rsid w:val="00112C34"/>
    <w:rsid w:val="00112ED4"/>
    <w:rsid w:val="00112FD6"/>
    <w:rsid w:val="00113077"/>
    <w:rsid w:val="0011372A"/>
    <w:rsid w:val="001137D1"/>
    <w:rsid w:val="00113884"/>
    <w:rsid w:val="00114294"/>
    <w:rsid w:val="0011464C"/>
    <w:rsid w:val="00114896"/>
    <w:rsid w:val="001149CB"/>
    <w:rsid w:val="00114F7C"/>
    <w:rsid w:val="00115102"/>
    <w:rsid w:val="00115231"/>
    <w:rsid w:val="001152BF"/>
    <w:rsid w:val="0011542F"/>
    <w:rsid w:val="00115C50"/>
    <w:rsid w:val="00115FAE"/>
    <w:rsid w:val="0011660A"/>
    <w:rsid w:val="0011667B"/>
    <w:rsid w:val="00116813"/>
    <w:rsid w:val="0011693B"/>
    <w:rsid w:val="0011696B"/>
    <w:rsid w:val="00116A00"/>
    <w:rsid w:val="00116BBC"/>
    <w:rsid w:val="00116D15"/>
    <w:rsid w:val="00116E3E"/>
    <w:rsid w:val="0011710F"/>
    <w:rsid w:val="0011719C"/>
    <w:rsid w:val="001172BF"/>
    <w:rsid w:val="001173FC"/>
    <w:rsid w:val="00117545"/>
    <w:rsid w:val="00117DA7"/>
    <w:rsid w:val="00117FC0"/>
    <w:rsid w:val="001201C9"/>
    <w:rsid w:val="001205D1"/>
    <w:rsid w:val="0012079C"/>
    <w:rsid w:val="00120868"/>
    <w:rsid w:val="001208BC"/>
    <w:rsid w:val="00120D77"/>
    <w:rsid w:val="0012118B"/>
    <w:rsid w:val="00121E33"/>
    <w:rsid w:val="001220DF"/>
    <w:rsid w:val="00122112"/>
    <w:rsid w:val="001225B3"/>
    <w:rsid w:val="00122752"/>
    <w:rsid w:val="001227C3"/>
    <w:rsid w:val="00122C8A"/>
    <w:rsid w:val="00122CA5"/>
    <w:rsid w:val="00122D16"/>
    <w:rsid w:val="00122F5E"/>
    <w:rsid w:val="001232D8"/>
    <w:rsid w:val="001235E4"/>
    <w:rsid w:val="00123867"/>
    <w:rsid w:val="001238CA"/>
    <w:rsid w:val="0012396C"/>
    <w:rsid w:val="00123A57"/>
    <w:rsid w:val="00123D08"/>
    <w:rsid w:val="001243F0"/>
    <w:rsid w:val="00124569"/>
    <w:rsid w:val="001246D1"/>
    <w:rsid w:val="001249F4"/>
    <w:rsid w:val="00124A99"/>
    <w:rsid w:val="00124DDB"/>
    <w:rsid w:val="00124F3E"/>
    <w:rsid w:val="00124F82"/>
    <w:rsid w:val="00125231"/>
    <w:rsid w:val="0012553A"/>
    <w:rsid w:val="00125A82"/>
    <w:rsid w:val="00125BCA"/>
    <w:rsid w:val="00125D72"/>
    <w:rsid w:val="0012627F"/>
    <w:rsid w:val="001263B1"/>
    <w:rsid w:val="00126422"/>
    <w:rsid w:val="0012642B"/>
    <w:rsid w:val="0012643A"/>
    <w:rsid w:val="0012648D"/>
    <w:rsid w:val="00126826"/>
    <w:rsid w:val="00126DC6"/>
    <w:rsid w:val="00127844"/>
    <w:rsid w:val="001278E0"/>
    <w:rsid w:val="00127CC2"/>
    <w:rsid w:val="00127E5D"/>
    <w:rsid w:val="00127E92"/>
    <w:rsid w:val="0013014D"/>
    <w:rsid w:val="00130432"/>
    <w:rsid w:val="0013091C"/>
    <w:rsid w:val="00130EE0"/>
    <w:rsid w:val="0013101E"/>
    <w:rsid w:val="001311D3"/>
    <w:rsid w:val="001311E0"/>
    <w:rsid w:val="001312A8"/>
    <w:rsid w:val="001313B1"/>
    <w:rsid w:val="00131455"/>
    <w:rsid w:val="001318B9"/>
    <w:rsid w:val="00131A28"/>
    <w:rsid w:val="00131D7A"/>
    <w:rsid w:val="001321AA"/>
    <w:rsid w:val="00132521"/>
    <w:rsid w:val="001325CA"/>
    <w:rsid w:val="00132708"/>
    <w:rsid w:val="0013301A"/>
    <w:rsid w:val="00133407"/>
    <w:rsid w:val="00133508"/>
    <w:rsid w:val="00133A81"/>
    <w:rsid w:val="00133EB2"/>
    <w:rsid w:val="00133EC1"/>
    <w:rsid w:val="0013411B"/>
    <w:rsid w:val="0013422B"/>
    <w:rsid w:val="0013443C"/>
    <w:rsid w:val="00134565"/>
    <w:rsid w:val="0013468B"/>
    <w:rsid w:val="00134AC1"/>
    <w:rsid w:val="00134D7B"/>
    <w:rsid w:val="00134ED2"/>
    <w:rsid w:val="00134F6A"/>
    <w:rsid w:val="0013516A"/>
    <w:rsid w:val="001357D2"/>
    <w:rsid w:val="00135852"/>
    <w:rsid w:val="0013586A"/>
    <w:rsid w:val="001358C9"/>
    <w:rsid w:val="00135911"/>
    <w:rsid w:val="001359DC"/>
    <w:rsid w:val="00135A9D"/>
    <w:rsid w:val="001361C8"/>
    <w:rsid w:val="001364A7"/>
    <w:rsid w:val="0013650E"/>
    <w:rsid w:val="00136594"/>
    <w:rsid w:val="001366AD"/>
    <w:rsid w:val="00136866"/>
    <w:rsid w:val="001369B6"/>
    <w:rsid w:val="00136A3D"/>
    <w:rsid w:val="00136AF7"/>
    <w:rsid w:val="00136BAC"/>
    <w:rsid w:val="00136DAA"/>
    <w:rsid w:val="00137431"/>
    <w:rsid w:val="00137AD6"/>
    <w:rsid w:val="00140120"/>
    <w:rsid w:val="001401AC"/>
    <w:rsid w:val="00140265"/>
    <w:rsid w:val="00140905"/>
    <w:rsid w:val="00140CB2"/>
    <w:rsid w:val="00140F88"/>
    <w:rsid w:val="00141855"/>
    <w:rsid w:val="00141A8E"/>
    <w:rsid w:val="00141B40"/>
    <w:rsid w:val="00141C08"/>
    <w:rsid w:val="00141DB7"/>
    <w:rsid w:val="00141DD5"/>
    <w:rsid w:val="00142253"/>
    <w:rsid w:val="0014228A"/>
    <w:rsid w:val="00142301"/>
    <w:rsid w:val="001423B5"/>
    <w:rsid w:val="001424DB"/>
    <w:rsid w:val="0014261E"/>
    <w:rsid w:val="00142808"/>
    <w:rsid w:val="00142A3D"/>
    <w:rsid w:val="00142CB7"/>
    <w:rsid w:val="00142F04"/>
    <w:rsid w:val="00142F82"/>
    <w:rsid w:val="001437B8"/>
    <w:rsid w:val="00143EA0"/>
    <w:rsid w:val="00144064"/>
    <w:rsid w:val="0014413A"/>
    <w:rsid w:val="00144A50"/>
    <w:rsid w:val="00145445"/>
    <w:rsid w:val="00145F73"/>
    <w:rsid w:val="00145FCD"/>
    <w:rsid w:val="0014637F"/>
    <w:rsid w:val="00146616"/>
    <w:rsid w:val="001466C3"/>
    <w:rsid w:val="00146B20"/>
    <w:rsid w:val="00146B82"/>
    <w:rsid w:val="00146F2F"/>
    <w:rsid w:val="001475D0"/>
    <w:rsid w:val="001477A9"/>
    <w:rsid w:val="00147C9D"/>
    <w:rsid w:val="00147EF2"/>
    <w:rsid w:val="00150249"/>
    <w:rsid w:val="0015097B"/>
    <w:rsid w:val="00150A90"/>
    <w:rsid w:val="00150ED7"/>
    <w:rsid w:val="00150FDF"/>
    <w:rsid w:val="00151006"/>
    <w:rsid w:val="00151290"/>
    <w:rsid w:val="001517E5"/>
    <w:rsid w:val="00151A56"/>
    <w:rsid w:val="00151FE7"/>
    <w:rsid w:val="001525D6"/>
    <w:rsid w:val="00152946"/>
    <w:rsid w:val="00152EF9"/>
    <w:rsid w:val="00152F0E"/>
    <w:rsid w:val="00152F6D"/>
    <w:rsid w:val="00152F92"/>
    <w:rsid w:val="0015355A"/>
    <w:rsid w:val="00153994"/>
    <w:rsid w:val="00153A1D"/>
    <w:rsid w:val="00153A20"/>
    <w:rsid w:val="00153A53"/>
    <w:rsid w:val="00153B25"/>
    <w:rsid w:val="00153FEC"/>
    <w:rsid w:val="0015437E"/>
    <w:rsid w:val="001550B6"/>
    <w:rsid w:val="00155204"/>
    <w:rsid w:val="00155574"/>
    <w:rsid w:val="00155D1E"/>
    <w:rsid w:val="00155E5B"/>
    <w:rsid w:val="001560D3"/>
    <w:rsid w:val="0015629E"/>
    <w:rsid w:val="001563C0"/>
    <w:rsid w:val="001567C3"/>
    <w:rsid w:val="00156907"/>
    <w:rsid w:val="00156BCB"/>
    <w:rsid w:val="00156F04"/>
    <w:rsid w:val="00157031"/>
    <w:rsid w:val="001570EE"/>
    <w:rsid w:val="00157295"/>
    <w:rsid w:val="0015743E"/>
    <w:rsid w:val="0015753E"/>
    <w:rsid w:val="00157574"/>
    <w:rsid w:val="00157714"/>
    <w:rsid w:val="001577D0"/>
    <w:rsid w:val="00157A71"/>
    <w:rsid w:val="00157B30"/>
    <w:rsid w:val="00157D67"/>
    <w:rsid w:val="00157F71"/>
    <w:rsid w:val="00160004"/>
    <w:rsid w:val="001605EF"/>
    <w:rsid w:val="00160727"/>
    <w:rsid w:val="00160E1A"/>
    <w:rsid w:val="00160F4A"/>
    <w:rsid w:val="001612B8"/>
    <w:rsid w:val="0016153F"/>
    <w:rsid w:val="00161674"/>
    <w:rsid w:val="0016177E"/>
    <w:rsid w:val="00161E98"/>
    <w:rsid w:val="00161F57"/>
    <w:rsid w:val="0016244E"/>
    <w:rsid w:val="00162514"/>
    <w:rsid w:val="00163704"/>
    <w:rsid w:val="001637E0"/>
    <w:rsid w:val="00163A68"/>
    <w:rsid w:val="00163DF3"/>
    <w:rsid w:val="00164292"/>
    <w:rsid w:val="001643CC"/>
    <w:rsid w:val="001649B8"/>
    <w:rsid w:val="00164B9F"/>
    <w:rsid w:val="00164FEA"/>
    <w:rsid w:val="001651D4"/>
    <w:rsid w:val="00165220"/>
    <w:rsid w:val="00165A3B"/>
    <w:rsid w:val="00165F4D"/>
    <w:rsid w:val="00165F91"/>
    <w:rsid w:val="00166653"/>
    <w:rsid w:val="00166824"/>
    <w:rsid w:val="001668C6"/>
    <w:rsid w:val="00166A2E"/>
    <w:rsid w:val="0016703F"/>
    <w:rsid w:val="00167077"/>
    <w:rsid w:val="0016715F"/>
    <w:rsid w:val="001671B7"/>
    <w:rsid w:val="001672BA"/>
    <w:rsid w:val="001677D4"/>
    <w:rsid w:val="00167B88"/>
    <w:rsid w:val="00167BDE"/>
    <w:rsid w:val="00167C0A"/>
    <w:rsid w:val="00167C80"/>
    <w:rsid w:val="00167CC1"/>
    <w:rsid w:val="00167D6A"/>
    <w:rsid w:val="00167E8C"/>
    <w:rsid w:val="001700B7"/>
    <w:rsid w:val="001700DE"/>
    <w:rsid w:val="0017016E"/>
    <w:rsid w:val="001715E9"/>
    <w:rsid w:val="0017195C"/>
    <w:rsid w:val="00171986"/>
    <w:rsid w:val="001726C5"/>
    <w:rsid w:val="0017284F"/>
    <w:rsid w:val="00172971"/>
    <w:rsid w:val="00172F0F"/>
    <w:rsid w:val="0017347B"/>
    <w:rsid w:val="00173656"/>
    <w:rsid w:val="00173AEF"/>
    <w:rsid w:val="00173B50"/>
    <w:rsid w:val="00173C64"/>
    <w:rsid w:val="00173D58"/>
    <w:rsid w:val="00173FCF"/>
    <w:rsid w:val="0017418E"/>
    <w:rsid w:val="001744E5"/>
    <w:rsid w:val="00174565"/>
    <w:rsid w:val="00174D1D"/>
    <w:rsid w:val="0017534B"/>
    <w:rsid w:val="001756A1"/>
    <w:rsid w:val="00175881"/>
    <w:rsid w:val="00175AA4"/>
    <w:rsid w:val="00175BEC"/>
    <w:rsid w:val="00176770"/>
    <w:rsid w:val="00176BF6"/>
    <w:rsid w:val="00176C36"/>
    <w:rsid w:val="00176CA2"/>
    <w:rsid w:val="00176E87"/>
    <w:rsid w:val="00177754"/>
    <w:rsid w:val="001777AF"/>
    <w:rsid w:val="001778FF"/>
    <w:rsid w:val="00180255"/>
    <w:rsid w:val="0018039E"/>
    <w:rsid w:val="001803DC"/>
    <w:rsid w:val="001806B5"/>
    <w:rsid w:val="00180AA5"/>
    <w:rsid w:val="001814E5"/>
    <w:rsid w:val="0018172B"/>
    <w:rsid w:val="00181887"/>
    <w:rsid w:val="00181923"/>
    <w:rsid w:val="00182120"/>
    <w:rsid w:val="0018251B"/>
    <w:rsid w:val="00182569"/>
    <w:rsid w:val="0018259C"/>
    <w:rsid w:val="00182882"/>
    <w:rsid w:val="0018288B"/>
    <w:rsid w:val="001834BB"/>
    <w:rsid w:val="0018386F"/>
    <w:rsid w:val="0018395E"/>
    <w:rsid w:val="00183B04"/>
    <w:rsid w:val="00183EE8"/>
    <w:rsid w:val="0018418F"/>
    <w:rsid w:val="00184B12"/>
    <w:rsid w:val="00185072"/>
    <w:rsid w:val="001851CE"/>
    <w:rsid w:val="001855EC"/>
    <w:rsid w:val="00185892"/>
    <w:rsid w:val="00185F30"/>
    <w:rsid w:val="001861B4"/>
    <w:rsid w:val="0018628F"/>
    <w:rsid w:val="0018644D"/>
    <w:rsid w:val="001868B7"/>
    <w:rsid w:val="00187BD2"/>
    <w:rsid w:val="00187DF1"/>
    <w:rsid w:val="00187F62"/>
    <w:rsid w:val="001900B6"/>
    <w:rsid w:val="001900DC"/>
    <w:rsid w:val="001902FC"/>
    <w:rsid w:val="001904F3"/>
    <w:rsid w:val="001908D8"/>
    <w:rsid w:val="00190B35"/>
    <w:rsid w:val="00190E68"/>
    <w:rsid w:val="00190E7C"/>
    <w:rsid w:val="00190EC4"/>
    <w:rsid w:val="001917D5"/>
    <w:rsid w:val="00191855"/>
    <w:rsid w:val="0019186D"/>
    <w:rsid w:val="00192151"/>
    <w:rsid w:val="00192307"/>
    <w:rsid w:val="001923B0"/>
    <w:rsid w:val="001923B8"/>
    <w:rsid w:val="00192B07"/>
    <w:rsid w:val="00192D28"/>
    <w:rsid w:val="00192E87"/>
    <w:rsid w:val="001930D7"/>
    <w:rsid w:val="00193315"/>
    <w:rsid w:val="00193458"/>
    <w:rsid w:val="0019360E"/>
    <w:rsid w:val="0019378D"/>
    <w:rsid w:val="00193C8F"/>
    <w:rsid w:val="00193E7D"/>
    <w:rsid w:val="00193E98"/>
    <w:rsid w:val="00193F83"/>
    <w:rsid w:val="00194432"/>
    <w:rsid w:val="001948E4"/>
    <w:rsid w:val="00194C29"/>
    <w:rsid w:val="00194F52"/>
    <w:rsid w:val="00194F80"/>
    <w:rsid w:val="0019562F"/>
    <w:rsid w:val="001959F6"/>
    <w:rsid w:val="0019644A"/>
    <w:rsid w:val="0019670E"/>
    <w:rsid w:val="00196BB3"/>
    <w:rsid w:val="00196CC7"/>
    <w:rsid w:val="001970E5"/>
    <w:rsid w:val="00197609"/>
    <w:rsid w:val="00197706"/>
    <w:rsid w:val="00197789"/>
    <w:rsid w:val="0019792D"/>
    <w:rsid w:val="001A0001"/>
    <w:rsid w:val="001A0028"/>
    <w:rsid w:val="001A0185"/>
    <w:rsid w:val="001A03C4"/>
    <w:rsid w:val="001A052D"/>
    <w:rsid w:val="001A05FA"/>
    <w:rsid w:val="001A0A2F"/>
    <w:rsid w:val="001A0AD0"/>
    <w:rsid w:val="001A0D3F"/>
    <w:rsid w:val="001A11DD"/>
    <w:rsid w:val="001A12B8"/>
    <w:rsid w:val="001A1574"/>
    <w:rsid w:val="001A1595"/>
    <w:rsid w:val="001A1902"/>
    <w:rsid w:val="001A191F"/>
    <w:rsid w:val="001A1E7D"/>
    <w:rsid w:val="001A1FA0"/>
    <w:rsid w:val="001A21AB"/>
    <w:rsid w:val="001A2521"/>
    <w:rsid w:val="001A2794"/>
    <w:rsid w:val="001A27C1"/>
    <w:rsid w:val="001A281C"/>
    <w:rsid w:val="001A28D1"/>
    <w:rsid w:val="001A2989"/>
    <w:rsid w:val="001A2BAE"/>
    <w:rsid w:val="001A2FCA"/>
    <w:rsid w:val="001A36EF"/>
    <w:rsid w:val="001A39A0"/>
    <w:rsid w:val="001A3D6C"/>
    <w:rsid w:val="001A3FD1"/>
    <w:rsid w:val="001A45C0"/>
    <w:rsid w:val="001A468B"/>
    <w:rsid w:val="001A48DA"/>
    <w:rsid w:val="001A4FF5"/>
    <w:rsid w:val="001A53C3"/>
    <w:rsid w:val="001A55B5"/>
    <w:rsid w:val="001A5807"/>
    <w:rsid w:val="001A5A05"/>
    <w:rsid w:val="001A5CD2"/>
    <w:rsid w:val="001A6282"/>
    <w:rsid w:val="001A67AA"/>
    <w:rsid w:val="001A6A8C"/>
    <w:rsid w:val="001A6DBF"/>
    <w:rsid w:val="001A7560"/>
    <w:rsid w:val="001A75A4"/>
    <w:rsid w:val="001A7C55"/>
    <w:rsid w:val="001B0416"/>
    <w:rsid w:val="001B04CC"/>
    <w:rsid w:val="001B050E"/>
    <w:rsid w:val="001B099D"/>
    <w:rsid w:val="001B0C8A"/>
    <w:rsid w:val="001B0DF2"/>
    <w:rsid w:val="001B1493"/>
    <w:rsid w:val="001B1634"/>
    <w:rsid w:val="001B1636"/>
    <w:rsid w:val="001B1B04"/>
    <w:rsid w:val="001B1CA3"/>
    <w:rsid w:val="001B2124"/>
    <w:rsid w:val="001B22F8"/>
    <w:rsid w:val="001B255C"/>
    <w:rsid w:val="001B2AF0"/>
    <w:rsid w:val="001B2D8A"/>
    <w:rsid w:val="001B30DE"/>
    <w:rsid w:val="001B379D"/>
    <w:rsid w:val="001B3B40"/>
    <w:rsid w:val="001B450E"/>
    <w:rsid w:val="001B46CE"/>
    <w:rsid w:val="001B49EB"/>
    <w:rsid w:val="001B4C69"/>
    <w:rsid w:val="001B5232"/>
    <w:rsid w:val="001B56BF"/>
    <w:rsid w:val="001B59D8"/>
    <w:rsid w:val="001B626E"/>
    <w:rsid w:val="001B627A"/>
    <w:rsid w:val="001B6529"/>
    <w:rsid w:val="001B6594"/>
    <w:rsid w:val="001B685A"/>
    <w:rsid w:val="001B6877"/>
    <w:rsid w:val="001B6D63"/>
    <w:rsid w:val="001B7097"/>
    <w:rsid w:val="001B728A"/>
    <w:rsid w:val="001B7368"/>
    <w:rsid w:val="001B7A0F"/>
    <w:rsid w:val="001B7DD5"/>
    <w:rsid w:val="001C0145"/>
    <w:rsid w:val="001C0CD3"/>
    <w:rsid w:val="001C11D5"/>
    <w:rsid w:val="001C1338"/>
    <w:rsid w:val="001C1341"/>
    <w:rsid w:val="001C1884"/>
    <w:rsid w:val="001C1952"/>
    <w:rsid w:val="001C19BD"/>
    <w:rsid w:val="001C1B29"/>
    <w:rsid w:val="001C1CEE"/>
    <w:rsid w:val="001C1D3F"/>
    <w:rsid w:val="001C21F2"/>
    <w:rsid w:val="001C220F"/>
    <w:rsid w:val="001C2318"/>
    <w:rsid w:val="001C2A1F"/>
    <w:rsid w:val="001C2C17"/>
    <w:rsid w:val="001C2CC8"/>
    <w:rsid w:val="001C347F"/>
    <w:rsid w:val="001C3573"/>
    <w:rsid w:val="001C3A13"/>
    <w:rsid w:val="001C4499"/>
    <w:rsid w:val="001C4BC4"/>
    <w:rsid w:val="001C4F34"/>
    <w:rsid w:val="001C51AB"/>
    <w:rsid w:val="001C53CE"/>
    <w:rsid w:val="001C578D"/>
    <w:rsid w:val="001C57EC"/>
    <w:rsid w:val="001C5C04"/>
    <w:rsid w:val="001C5D78"/>
    <w:rsid w:val="001C5E81"/>
    <w:rsid w:val="001C5FB3"/>
    <w:rsid w:val="001C60EE"/>
    <w:rsid w:val="001C655B"/>
    <w:rsid w:val="001C6663"/>
    <w:rsid w:val="001C67E2"/>
    <w:rsid w:val="001C6AE2"/>
    <w:rsid w:val="001C6CE1"/>
    <w:rsid w:val="001C77EE"/>
    <w:rsid w:val="001C7A4F"/>
    <w:rsid w:val="001C7DA1"/>
    <w:rsid w:val="001C7FFE"/>
    <w:rsid w:val="001D0191"/>
    <w:rsid w:val="001D036B"/>
    <w:rsid w:val="001D04A7"/>
    <w:rsid w:val="001D0888"/>
    <w:rsid w:val="001D08A8"/>
    <w:rsid w:val="001D0BFF"/>
    <w:rsid w:val="001D10A4"/>
    <w:rsid w:val="001D13E2"/>
    <w:rsid w:val="001D17CF"/>
    <w:rsid w:val="001D1B55"/>
    <w:rsid w:val="001D1CCA"/>
    <w:rsid w:val="001D1E84"/>
    <w:rsid w:val="001D25CA"/>
    <w:rsid w:val="001D263C"/>
    <w:rsid w:val="001D27C2"/>
    <w:rsid w:val="001D291F"/>
    <w:rsid w:val="001D2AA4"/>
    <w:rsid w:val="001D3372"/>
    <w:rsid w:val="001D33C3"/>
    <w:rsid w:val="001D38CC"/>
    <w:rsid w:val="001D3EB5"/>
    <w:rsid w:val="001D4458"/>
    <w:rsid w:val="001D487F"/>
    <w:rsid w:val="001D4E92"/>
    <w:rsid w:val="001D5072"/>
    <w:rsid w:val="001D594B"/>
    <w:rsid w:val="001D5AD9"/>
    <w:rsid w:val="001D5B9E"/>
    <w:rsid w:val="001D5CFD"/>
    <w:rsid w:val="001D64F2"/>
    <w:rsid w:val="001D69D8"/>
    <w:rsid w:val="001D6BC8"/>
    <w:rsid w:val="001D7BA0"/>
    <w:rsid w:val="001D7C19"/>
    <w:rsid w:val="001D7CA9"/>
    <w:rsid w:val="001E0110"/>
    <w:rsid w:val="001E0361"/>
    <w:rsid w:val="001E048C"/>
    <w:rsid w:val="001E0861"/>
    <w:rsid w:val="001E0E2E"/>
    <w:rsid w:val="001E10DB"/>
    <w:rsid w:val="001E1210"/>
    <w:rsid w:val="001E14CC"/>
    <w:rsid w:val="001E1BF4"/>
    <w:rsid w:val="001E1BF9"/>
    <w:rsid w:val="001E2054"/>
    <w:rsid w:val="001E2F37"/>
    <w:rsid w:val="001E2F46"/>
    <w:rsid w:val="001E3218"/>
    <w:rsid w:val="001E35A1"/>
    <w:rsid w:val="001E37BD"/>
    <w:rsid w:val="001E40DB"/>
    <w:rsid w:val="001E423C"/>
    <w:rsid w:val="001E4B88"/>
    <w:rsid w:val="001E4CDA"/>
    <w:rsid w:val="001E4EAC"/>
    <w:rsid w:val="001E4FEE"/>
    <w:rsid w:val="001E55A6"/>
    <w:rsid w:val="001E5C7D"/>
    <w:rsid w:val="001E5EC0"/>
    <w:rsid w:val="001E5FE1"/>
    <w:rsid w:val="001E6175"/>
    <w:rsid w:val="001E62C1"/>
    <w:rsid w:val="001E670C"/>
    <w:rsid w:val="001E69EA"/>
    <w:rsid w:val="001E6DC8"/>
    <w:rsid w:val="001E6FBA"/>
    <w:rsid w:val="001E70FB"/>
    <w:rsid w:val="001E721F"/>
    <w:rsid w:val="001E75A1"/>
    <w:rsid w:val="001F0178"/>
    <w:rsid w:val="001F048C"/>
    <w:rsid w:val="001F0D7B"/>
    <w:rsid w:val="001F0DA6"/>
    <w:rsid w:val="001F0FC9"/>
    <w:rsid w:val="001F1158"/>
    <w:rsid w:val="001F190F"/>
    <w:rsid w:val="001F19E3"/>
    <w:rsid w:val="001F218D"/>
    <w:rsid w:val="001F2404"/>
    <w:rsid w:val="001F24E9"/>
    <w:rsid w:val="001F2572"/>
    <w:rsid w:val="001F29D6"/>
    <w:rsid w:val="001F2D8B"/>
    <w:rsid w:val="001F3524"/>
    <w:rsid w:val="001F35F6"/>
    <w:rsid w:val="001F3878"/>
    <w:rsid w:val="001F3A74"/>
    <w:rsid w:val="001F3C65"/>
    <w:rsid w:val="001F4106"/>
    <w:rsid w:val="001F41D8"/>
    <w:rsid w:val="001F47C8"/>
    <w:rsid w:val="001F48CC"/>
    <w:rsid w:val="001F4954"/>
    <w:rsid w:val="001F4C8C"/>
    <w:rsid w:val="001F4DEB"/>
    <w:rsid w:val="001F5227"/>
    <w:rsid w:val="001F52D6"/>
    <w:rsid w:val="001F5392"/>
    <w:rsid w:val="001F595B"/>
    <w:rsid w:val="001F595C"/>
    <w:rsid w:val="001F5B3C"/>
    <w:rsid w:val="001F5F2F"/>
    <w:rsid w:val="001F6010"/>
    <w:rsid w:val="001F605B"/>
    <w:rsid w:val="001F6718"/>
    <w:rsid w:val="001F6819"/>
    <w:rsid w:val="001F6DE0"/>
    <w:rsid w:val="001F6E90"/>
    <w:rsid w:val="001F746D"/>
    <w:rsid w:val="001F789D"/>
    <w:rsid w:val="001F7B54"/>
    <w:rsid w:val="001F7B97"/>
    <w:rsid w:val="001F7CE1"/>
    <w:rsid w:val="001F7D48"/>
    <w:rsid w:val="001F7E52"/>
    <w:rsid w:val="0020028F"/>
    <w:rsid w:val="00200539"/>
    <w:rsid w:val="00200629"/>
    <w:rsid w:val="0020108B"/>
    <w:rsid w:val="002015BA"/>
    <w:rsid w:val="002017A2"/>
    <w:rsid w:val="002018B5"/>
    <w:rsid w:val="00201EED"/>
    <w:rsid w:val="00202203"/>
    <w:rsid w:val="0020233F"/>
    <w:rsid w:val="002026C9"/>
    <w:rsid w:val="00202988"/>
    <w:rsid w:val="00202BE5"/>
    <w:rsid w:val="00202C8C"/>
    <w:rsid w:val="00203355"/>
    <w:rsid w:val="002038D9"/>
    <w:rsid w:val="00203BBD"/>
    <w:rsid w:val="0020418A"/>
    <w:rsid w:val="00204316"/>
    <w:rsid w:val="00204E5E"/>
    <w:rsid w:val="002052FE"/>
    <w:rsid w:val="002059F4"/>
    <w:rsid w:val="00205D35"/>
    <w:rsid w:val="00205D3B"/>
    <w:rsid w:val="00205EC3"/>
    <w:rsid w:val="00206106"/>
    <w:rsid w:val="0020616E"/>
    <w:rsid w:val="002066C6"/>
    <w:rsid w:val="002066E7"/>
    <w:rsid w:val="00206AC6"/>
    <w:rsid w:val="00206CE9"/>
    <w:rsid w:val="00207405"/>
    <w:rsid w:val="00207A2C"/>
    <w:rsid w:val="00207AF9"/>
    <w:rsid w:val="00207DC9"/>
    <w:rsid w:val="00207DD7"/>
    <w:rsid w:val="002101B2"/>
    <w:rsid w:val="0021026C"/>
    <w:rsid w:val="0021037C"/>
    <w:rsid w:val="00210565"/>
    <w:rsid w:val="00211330"/>
    <w:rsid w:val="00211334"/>
    <w:rsid w:val="00211356"/>
    <w:rsid w:val="0021152A"/>
    <w:rsid w:val="00211640"/>
    <w:rsid w:val="00211CAF"/>
    <w:rsid w:val="00211EBE"/>
    <w:rsid w:val="0021217A"/>
    <w:rsid w:val="002121AD"/>
    <w:rsid w:val="002123C3"/>
    <w:rsid w:val="00213B7C"/>
    <w:rsid w:val="0021442C"/>
    <w:rsid w:val="00214599"/>
    <w:rsid w:val="002145DF"/>
    <w:rsid w:val="00215068"/>
    <w:rsid w:val="00215399"/>
    <w:rsid w:val="002158DA"/>
    <w:rsid w:val="00215B5E"/>
    <w:rsid w:val="00216016"/>
    <w:rsid w:val="00216103"/>
    <w:rsid w:val="0021672D"/>
    <w:rsid w:val="00216806"/>
    <w:rsid w:val="00216896"/>
    <w:rsid w:val="00216921"/>
    <w:rsid w:val="00216E66"/>
    <w:rsid w:val="0021709E"/>
    <w:rsid w:val="002171B3"/>
    <w:rsid w:val="00217454"/>
    <w:rsid w:val="002178DA"/>
    <w:rsid w:val="00217A38"/>
    <w:rsid w:val="00217BF2"/>
    <w:rsid w:val="00217C24"/>
    <w:rsid w:val="00217D18"/>
    <w:rsid w:val="00217E27"/>
    <w:rsid w:val="002200D6"/>
    <w:rsid w:val="00220A4F"/>
    <w:rsid w:val="00220A6F"/>
    <w:rsid w:val="00220D1E"/>
    <w:rsid w:val="00220EC2"/>
    <w:rsid w:val="00220FFB"/>
    <w:rsid w:val="0022127D"/>
    <w:rsid w:val="002215F2"/>
    <w:rsid w:val="002216F0"/>
    <w:rsid w:val="0022187B"/>
    <w:rsid w:val="00221C65"/>
    <w:rsid w:val="00221ED4"/>
    <w:rsid w:val="00221F7C"/>
    <w:rsid w:val="002226FF"/>
    <w:rsid w:val="00222D3A"/>
    <w:rsid w:val="00222D8B"/>
    <w:rsid w:val="00222DB4"/>
    <w:rsid w:val="002230CF"/>
    <w:rsid w:val="0022324D"/>
    <w:rsid w:val="002232DD"/>
    <w:rsid w:val="002237A3"/>
    <w:rsid w:val="00223839"/>
    <w:rsid w:val="00223BA8"/>
    <w:rsid w:val="00223F82"/>
    <w:rsid w:val="002242F5"/>
    <w:rsid w:val="002246B3"/>
    <w:rsid w:val="00224929"/>
    <w:rsid w:val="00224AC5"/>
    <w:rsid w:val="00224ECC"/>
    <w:rsid w:val="0022511A"/>
    <w:rsid w:val="002254CD"/>
    <w:rsid w:val="00225A4A"/>
    <w:rsid w:val="00225B7A"/>
    <w:rsid w:val="00225DDE"/>
    <w:rsid w:val="00226552"/>
    <w:rsid w:val="002266FE"/>
    <w:rsid w:val="00226898"/>
    <w:rsid w:val="00226C3F"/>
    <w:rsid w:val="00226C84"/>
    <w:rsid w:val="0022705A"/>
    <w:rsid w:val="00227295"/>
    <w:rsid w:val="002275A6"/>
    <w:rsid w:val="00227885"/>
    <w:rsid w:val="00227C85"/>
    <w:rsid w:val="00227CF9"/>
    <w:rsid w:val="00227F95"/>
    <w:rsid w:val="00230394"/>
    <w:rsid w:val="00230677"/>
    <w:rsid w:val="00230F74"/>
    <w:rsid w:val="00231195"/>
    <w:rsid w:val="00231916"/>
    <w:rsid w:val="00231977"/>
    <w:rsid w:val="00231B7C"/>
    <w:rsid w:val="002322A3"/>
    <w:rsid w:val="00232890"/>
    <w:rsid w:val="002328DA"/>
    <w:rsid w:val="00232C36"/>
    <w:rsid w:val="00232C73"/>
    <w:rsid w:val="002330D3"/>
    <w:rsid w:val="00233225"/>
    <w:rsid w:val="002336B9"/>
    <w:rsid w:val="0023380C"/>
    <w:rsid w:val="0023394A"/>
    <w:rsid w:val="002339C4"/>
    <w:rsid w:val="00233D5C"/>
    <w:rsid w:val="00233EC5"/>
    <w:rsid w:val="00233FE3"/>
    <w:rsid w:val="002347C0"/>
    <w:rsid w:val="002353E7"/>
    <w:rsid w:val="0023545C"/>
    <w:rsid w:val="00235672"/>
    <w:rsid w:val="00235849"/>
    <w:rsid w:val="00235CAC"/>
    <w:rsid w:val="00235CAF"/>
    <w:rsid w:val="00236008"/>
    <w:rsid w:val="002361AF"/>
    <w:rsid w:val="00236247"/>
    <w:rsid w:val="0023650A"/>
    <w:rsid w:val="00236974"/>
    <w:rsid w:val="00236ED3"/>
    <w:rsid w:val="002371D8"/>
    <w:rsid w:val="002374C8"/>
    <w:rsid w:val="0023750E"/>
    <w:rsid w:val="002376F0"/>
    <w:rsid w:val="00237C66"/>
    <w:rsid w:val="00237E55"/>
    <w:rsid w:val="0024023C"/>
    <w:rsid w:val="002405E6"/>
    <w:rsid w:val="0024062E"/>
    <w:rsid w:val="00240923"/>
    <w:rsid w:val="00240CF5"/>
    <w:rsid w:val="002411CE"/>
    <w:rsid w:val="00241205"/>
    <w:rsid w:val="0024145B"/>
    <w:rsid w:val="0024182F"/>
    <w:rsid w:val="0024196D"/>
    <w:rsid w:val="00242000"/>
    <w:rsid w:val="002429ED"/>
    <w:rsid w:val="00242AC2"/>
    <w:rsid w:val="00242F9F"/>
    <w:rsid w:val="002433FE"/>
    <w:rsid w:val="00243562"/>
    <w:rsid w:val="00243704"/>
    <w:rsid w:val="00243F20"/>
    <w:rsid w:val="00244288"/>
    <w:rsid w:val="00244607"/>
    <w:rsid w:val="002446FF"/>
    <w:rsid w:val="00244778"/>
    <w:rsid w:val="002452FE"/>
    <w:rsid w:val="00245735"/>
    <w:rsid w:val="00245BDB"/>
    <w:rsid w:val="00245C38"/>
    <w:rsid w:val="00245E91"/>
    <w:rsid w:val="0024654E"/>
    <w:rsid w:val="002465D6"/>
    <w:rsid w:val="002467C9"/>
    <w:rsid w:val="00246FE6"/>
    <w:rsid w:val="0024718F"/>
    <w:rsid w:val="00247438"/>
    <w:rsid w:val="002476D6"/>
    <w:rsid w:val="00247A66"/>
    <w:rsid w:val="00247BE8"/>
    <w:rsid w:val="00247DD5"/>
    <w:rsid w:val="00250178"/>
    <w:rsid w:val="002504E3"/>
    <w:rsid w:val="0025061C"/>
    <w:rsid w:val="00250780"/>
    <w:rsid w:val="002508A2"/>
    <w:rsid w:val="002509BF"/>
    <w:rsid w:val="00250AE0"/>
    <w:rsid w:val="00250DBF"/>
    <w:rsid w:val="0025125B"/>
    <w:rsid w:val="00251289"/>
    <w:rsid w:val="002513AF"/>
    <w:rsid w:val="00251412"/>
    <w:rsid w:val="00251A54"/>
    <w:rsid w:val="00251B19"/>
    <w:rsid w:val="00251D57"/>
    <w:rsid w:val="00252178"/>
    <w:rsid w:val="002523D8"/>
    <w:rsid w:val="00252BA3"/>
    <w:rsid w:val="00252C8A"/>
    <w:rsid w:val="00252E62"/>
    <w:rsid w:val="0025305E"/>
    <w:rsid w:val="0025318D"/>
    <w:rsid w:val="0025335D"/>
    <w:rsid w:val="00253384"/>
    <w:rsid w:val="002533DC"/>
    <w:rsid w:val="002533F9"/>
    <w:rsid w:val="0025393C"/>
    <w:rsid w:val="00253A34"/>
    <w:rsid w:val="00253B4E"/>
    <w:rsid w:val="0025405A"/>
    <w:rsid w:val="002543F0"/>
    <w:rsid w:val="0025484B"/>
    <w:rsid w:val="002556A9"/>
    <w:rsid w:val="00255837"/>
    <w:rsid w:val="00255D3C"/>
    <w:rsid w:val="00255EBF"/>
    <w:rsid w:val="002562AF"/>
    <w:rsid w:val="00256370"/>
    <w:rsid w:val="002566FD"/>
    <w:rsid w:val="00256C16"/>
    <w:rsid w:val="00257005"/>
    <w:rsid w:val="00257B3C"/>
    <w:rsid w:val="00257DC7"/>
    <w:rsid w:val="00257E5D"/>
    <w:rsid w:val="00257F1F"/>
    <w:rsid w:val="002601CB"/>
    <w:rsid w:val="0026052A"/>
    <w:rsid w:val="00260F6D"/>
    <w:rsid w:val="0026127E"/>
    <w:rsid w:val="002612D9"/>
    <w:rsid w:val="0026135D"/>
    <w:rsid w:val="00261D22"/>
    <w:rsid w:val="00261F0A"/>
    <w:rsid w:val="00261F86"/>
    <w:rsid w:val="00262023"/>
    <w:rsid w:val="00262049"/>
    <w:rsid w:val="002623EC"/>
    <w:rsid w:val="002627A8"/>
    <w:rsid w:val="00262F5C"/>
    <w:rsid w:val="002632BA"/>
    <w:rsid w:val="002632F7"/>
    <w:rsid w:val="002633D7"/>
    <w:rsid w:val="002634BA"/>
    <w:rsid w:val="00263660"/>
    <w:rsid w:val="00263713"/>
    <w:rsid w:val="002637CC"/>
    <w:rsid w:val="002638CD"/>
    <w:rsid w:val="00263936"/>
    <w:rsid w:val="00263BB1"/>
    <w:rsid w:val="00263E01"/>
    <w:rsid w:val="00263FCE"/>
    <w:rsid w:val="00264050"/>
    <w:rsid w:val="00264CD9"/>
    <w:rsid w:val="00264DC8"/>
    <w:rsid w:val="00264DD3"/>
    <w:rsid w:val="00264F02"/>
    <w:rsid w:val="002652D3"/>
    <w:rsid w:val="002652FE"/>
    <w:rsid w:val="0026558D"/>
    <w:rsid w:val="00265F40"/>
    <w:rsid w:val="00265FCB"/>
    <w:rsid w:val="00266278"/>
    <w:rsid w:val="002662F9"/>
    <w:rsid w:val="0026638A"/>
    <w:rsid w:val="00266A7C"/>
    <w:rsid w:val="00266F6C"/>
    <w:rsid w:val="002673AB"/>
    <w:rsid w:val="00267443"/>
    <w:rsid w:val="0026763D"/>
    <w:rsid w:val="00267698"/>
    <w:rsid w:val="0026773C"/>
    <w:rsid w:val="00267760"/>
    <w:rsid w:val="00267F29"/>
    <w:rsid w:val="00267F6B"/>
    <w:rsid w:val="0027003D"/>
    <w:rsid w:val="002700E4"/>
    <w:rsid w:val="002703DE"/>
    <w:rsid w:val="002706A9"/>
    <w:rsid w:val="0027084B"/>
    <w:rsid w:val="0027092B"/>
    <w:rsid w:val="00270DBB"/>
    <w:rsid w:val="0027153A"/>
    <w:rsid w:val="00271613"/>
    <w:rsid w:val="002718C6"/>
    <w:rsid w:val="00271951"/>
    <w:rsid w:val="00271DB6"/>
    <w:rsid w:val="00272391"/>
    <w:rsid w:val="00272C2D"/>
    <w:rsid w:val="00272DDB"/>
    <w:rsid w:val="00273357"/>
    <w:rsid w:val="0027391D"/>
    <w:rsid w:val="00273DD6"/>
    <w:rsid w:val="00274027"/>
    <w:rsid w:val="0027490A"/>
    <w:rsid w:val="00274BA6"/>
    <w:rsid w:val="00274F17"/>
    <w:rsid w:val="00274F3D"/>
    <w:rsid w:val="00275598"/>
    <w:rsid w:val="00276070"/>
    <w:rsid w:val="002771AB"/>
    <w:rsid w:val="0027724A"/>
    <w:rsid w:val="0027755F"/>
    <w:rsid w:val="002775AA"/>
    <w:rsid w:val="00277795"/>
    <w:rsid w:val="00277E6D"/>
    <w:rsid w:val="00277FB6"/>
    <w:rsid w:val="0028003D"/>
    <w:rsid w:val="0028016E"/>
    <w:rsid w:val="00280575"/>
    <w:rsid w:val="00280AAA"/>
    <w:rsid w:val="00280FED"/>
    <w:rsid w:val="00281301"/>
    <w:rsid w:val="00281416"/>
    <w:rsid w:val="002817BD"/>
    <w:rsid w:val="002818A2"/>
    <w:rsid w:val="00281D09"/>
    <w:rsid w:val="00281F0C"/>
    <w:rsid w:val="0028275E"/>
    <w:rsid w:val="00282972"/>
    <w:rsid w:val="00282AEA"/>
    <w:rsid w:val="00283294"/>
    <w:rsid w:val="00283490"/>
    <w:rsid w:val="00283560"/>
    <w:rsid w:val="00284806"/>
    <w:rsid w:val="00284A2C"/>
    <w:rsid w:val="00284BD5"/>
    <w:rsid w:val="0028506E"/>
    <w:rsid w:val="002863FC"/>
    <w:rsid w:val="00286499"/>
    <w:rsid w:val="00286BCF"/>
    <w:rsid w:val="00286C5F"/>
    <w:rsid w:val="0028788E"/>
    <w:rsid w:val="00287A17"/>
    <w:rsid w:val="00287AD4"/>
    <w:rsid w:val="00287F64"/>
    <w:rsid w:val="002901F0"/>
    <w:rsid w:val="0029054B"/>
    <w:rsid w:val="002907CF"/>
    <w:rsid w:val="002910F1"/>
    <w:rsid w:val="002911BB"/>
    <w:rsid w:val="00291426"/>
    <w:rsid w:val="00291635"/>
    <w:rsid w:val="00291647"/>
    <w:rsid w:val="0029164D"/>
    <w:rsid w:val="00291786"/>
    <w:rsid w:val="0029179B"/>
    <w:rsid w:val="00291DA4"/>
    <w:rsid w:val="00291F7C"/>
    <w:rsid w:val="002923F9"/>
    <w:rsid w:val="0029253F"/>
    <w:rsid w:val="00292669"/>
    <w:rsid w:val="00292A07"/>
    <w:rsid w:val="00292F66"/>
    <w:rsid w:val="0029305B"/>
    <w:rsid w:val="00293323"/>
    <w:rsid w:val="00293E7A"/>
    <w:rsid w:val="002940B2"/>
    <w:rsid w:val="00294133"/>
    <w:rsid w:val="00294349"/>
    <w:rsid w:val="002945BE"/>
    <w:rsid w:val="00294724"/>
    <w:rsid w:val="00294816"/>
    <w:rsid w:val="00294EAD"/>
    <w:rsid w:val="00295338"/>
    <w:rsid w:val="00295603"/>
    <w:rsid w:val="002962DA"/>
    <w:rsid w:val="002963E7"/>
    <w:rsid w:val="0029657B"/>
    <w:rsid w:val="00296A4A"/>
    <w:rsid w:val="00296E0E"/>
    <w:rsid w:val="00297756"/>
    <w:rsid w:val="00297FD0"/>
    <w:rsid w:val="002A01FC"/>
    <w:rsid w:val="002A0226"/>
    <w:rsid w:val="002A052A"/>
    <w:rsid w:val="002A07BF"/>
    <w:rsid w:val="002A085D"/>
    <w:rsid w:val="002A08B2"/>
    <w:rsid w:val="002A0B55"/>
    <w:rsid w:val="002A0DCC"/>
    <w:rsid w:val="002A0E93"/>
    <w:rsid w:val="002A1048"/>
    <w:rsid w:val="002A125E"/>
    <w:rsid w:val="002A12F1"/>
    <w:rsid w:val="002A1522"/>
    <w:rsid w:val="002A15CE"/>
    <w:rsid w:val="002A17CA"/>
    <w:rsid w:val="002A19BD"/>
    <w:rsid w:val="002A1E5E"/>
    <w:rsid w:val="002A1FE8"/>
    <w:rsid w:val="002A268D"/>
    <w:rsid w:val="002A26D8"/>
    <w:rsid w:val="002A2A1B"/>
    <w:rsid w:val="002A2B3E"/>
    <w:rsid w:val="002A2E43"/>
    <w:rsid w:val="002A3131"/>
    <w:rsid w:val="002A3776"/>
    <w:rsid w:val="002A399A"/>
    <w:rsid w:val="002A4046"/>
    <w:rsid w:val="002A4E83"/>
    <w:rsid w:val="002A510B"/>
    <w:rsid w:val="002A5375"/>
    <w:rsid w:val="002A581B"/>
    <w:rsid w:val="002A59D2"/>
    <w:rsid w:val="002A5B14"/>
    <w:rsid w:val="002A5B1A"/>
    <w:rsid w:val="002A5D85"/>
    <w:rsid w:val="002A5E4F"/>
    <w:rsid w:val="002A5F9C"/>
    <w:rsid w:val="002A60FA"/>
    <w:rsid w:val="002A6112"/>
    <w:rsid w:val="002A611C"/>
    <w:rsid w:val="002A6480"/>
    <w:rsid w:val="002A66AE"/>
    <w:rsid w:val="002A6842"/>
    <w:rsid w:val="002A6BF0"/>
    <w:rsid w:val="002A6DDE"/>
    <w:rsid w:val="002A6E41"/>
    <w:rsid w:val="002A6EED"/>
    <w:rsid w:val="002A72AB"/>
    <w:rsid w:val="002A730D"/>
    <w:rsid w:val="002A73F4"/>
    <w:rsid w:val="002A757B"/>
    <w:rsid w:val="002A7A1C"/>
    <w:rsid w:val="002A7E1C"/>
    <w:rsid w:val="002A7ED6"/>
    <w:rsid w:val="002B095F"/>
    <w:rsid w:val="002B0BC9"/>
    <w:rsid w:val="002B1429"/>
    <w:rsid w:val="002B1589"/>
    <w:rsid w:val="002B18E7"/>
    <w:rsid w:val="002B1B8D"/>
    <w:rsid w:val="002B1DCB"/>
    <w:rsid w:val="002B1EC3"/>
    <w:rsid w:val="002B21A7"/>
    <w:rsid w:val="002B21FE"/>
    <w:rsid w:val="002B2652"/>
    <w:rsid w:val="002B2741"/>
    <w:rsid w:val="002B279D"/>
    <w:rsid w:val="002B27CC"/>
    <w:rsid w:val="002B3000"/>
    <w:rsid w:val="002B32AC"/>
    <w:rsid w:val="002B3709"/>
    <w:rsid w:val="002B3714"/>
    <w:rsid w:val="002B3F0F"/>
    <w:rsid w:val="002B43F2"/>
    <w:rsid w:val="002B4781"/>
    <w:rsid w:val="002B495B"/>
    <w:rsid w:val="002B49F6"/>
    <w:rsid w:val="002B4DDC"/>
    <w:rsid w:val="002B513A"/>
    <w:rsid w:val="002B525B"/>
    <w:rsid w:val="002B536F"/>
    <w:rsid w:val="002B5567"/>
    <w:rsid w:val="002B5833"/>
    <w:rsid w:val="002B5971"/>
    <w:rsid w:val="002B6497"/>
    <w:rsid w:val="002B660B"/>
    <w:rsid w:val="002B6731"/>
    <w:rsid w:val="002B6C16"/>
    <w:rsid w:val="002B6DA5"/>
    <w:rsid w:val="002B70AE"/>
    <w:rsid w:val="002B72FB"/>
    <w:rsid w:val="002B7427"/>
    <w:rsid w:val="002B7FB7"/>
    <w:rsid w:val="002C0378"/>
    <w:rsid w:val="002C0471"/>
    <w:rsid w:val="002C05E8"/>
    <w:rsid w:val="002C06F2"/>
    <w:rsid w:val="002C0E6B"/>
    <w:rsid w:val="002C116F"/>
    <w:rsid w:val="002C1270"/>
    <w:rsid w:val="002C1470"/>
    <w:rsid w:val="002C1563"/>
    <w:rsid w:val="002C224D"/>
    <w:rsid w:val="002C2297"/>
    <w:rsid w:val="002C23EC"/>
    <w:rsid w:val="002C2B2F"/>
    <w:rsid w:val="002C2B94"/>
    <w:rsid w:val="002C2C05"/>
    <w:rsid w:val="002C2EFA"/>
    <w:rsid w:val="002C2F8E"/>
    <w:rsid w:val="002C3049"/>
    <w:rsid w:val="002C30C3"/>
    <w:rsid w:val="002C34AC"/>
    <w:rsid w:val="002C3A94"/>
    <w:rsid w:val="002C436A"/>
    <w:rsid w:val="002C4A27"/>
    <w:rsid w:val="002C4AC8"/>
    <w:rsid w:val="002C5443"/>
    <w:rsid w:val="002C54B0"/>
    <w:rsid w:val="002C54EC"/>
    <w:rsid w:val="002C573C"/>
    <w:rsid w:val="002C5A1E"/>
    <w:rsid w:val="002C5B21"/>
    <w:rsid w:val="002C5C6A"/>
    <w:rsid w:val="002C5D18"/>
    <w:rsid w:val="002C5EC2"/>
    <w:rsid w:val="002C615C"/>
    <w:rsid w:val="002C649D"/>
    <w:rsid w:val="002C6C72"/>
    <w:rsid w:val="002C6C91"/>
    <w:rsid w:val="002C6CE6"/>
    <w:rsid w:val="002C6E77"/>
    <w:rsid w:val="002C734A"/>
    <w:rsid w:val="002C7663"/>
    <w:rsid w:val="002C76B3"/>
    <w:rsid w:val="002C78A9"/>
    <w:rsid w:val="002C78C2"/>
    <w:rsid w:val="002C7A5D"/>
    <w:rsid w:val="002C7C71"/>
    <w:rsid w:val="002D056D"/>
    <w:rsid w:val="002D077D"/>
    <w:rsid w:val="002D07B8"/>
    <w:rsid w:val="002D0C1A"/>
    <w:rsid w:val="002D0CBC"/>
    <w:rsid w:val="002D0D11"/>
    <w:rsid w:val="002D0E39"/>
    <w:rsid w:val="002D13B9"/>
    <w:rsid w:val="002D1496"/>
    <w:rsid w:val="002D1549"/>
    <w:rsid w:val="002D1A5B"/>
    <w:rsid w:val="002D1B3C"/>
    <w:rsid w:val="002D2096"/>
    <w:rsid w:val="002D20FB"/>
    <w:rsid w:val="002D22FC"/>
    <w:rsid w:val="002D2687"/>
    <w:rsid w:val="002D2F7D"/>
    <w:rsid w:val="002D3026"/>
    <w:rsid w:val="002D38D6"/>
    <w:rsid w:val="002D397D"/>
    <w:rsid w:val="002D3AED"/>
    <w:rsid w:val="002D3C23"/>
    <w:rsid w:val="002D3F25"/>
    <w:rsid w:val="002D4307"/>
    <w:rsid w:val="002D4670"/>
    <w:rsid w:val="002D4695"/>
    <w:rsid w:val="002D4C2A"/>
    <w:rsid w:val="002D4C91"/>
    <w:rsid w:val="002D4CEE"/>
    <w:rsid w:val="002D4F0D"/>
    <w:rsid w:val="002D501F"/>
    <w:rsid w:val="002D5060"/>
    <w:rsid w:val="002D5117"/>
    <w:rsid w:val="002D56FB"/>
    <w:rsid w:val="002D576F"/>
    <w:rsid w:val="002D62D7"/>
    <w:rsid w:val="002D66A1"/>
    <w:rsid w:val="002D6975"/>
    <w:rsid w:val="002D702B"/>
    <w:rsid w:val="002D708D"/>
    <w:rsid w:val="002D7230"/>
    <w:rsid w:val="002D7235"/>
    <w:rsid w:val="002D754F"/>
    <w:rsid w:val="002D76B5"/>
    <w:rsid w:val="002D7942"/>
    <w:rsid w:val="002D7C5F"/>
    <w:rsid w:val="002D7FBE"/>
    <w:rsid w:val="002E03E2"/>
    <w:rsid w:val="002E0816"/>
    <w:rsid w:val="002E0977"/>
    <w:rsid w:val="002E0F57"/>
    <w:rsid w:val="002E10ED"/>
    <w:rsid w:val="002E12E2"/>
    <w:rsid w:val="002E130C"/>
    <w:rsid w:val="002E15FD"/>
    <w:rsid w:val="002E1676"/>
    <w:rsid w:val="002E1931"/>
    <w:rsid w:val="002E1BE3"/>
    <w:rsid w:val="002E1CB9"/>
    <w:rsid w:val="002E24B0"/>
    <w:rsid w:val="002E26B5"/>
    <w:rsid w:val="002E2741"/>
    <w:rsid w:val="002E280F"/>
    <w:rsid w:val="002E282D"/>
    <w:rsid w:val="002E2A38"/>
    <w:rsid w:val="002E2A88"/>
    <w:rsid w:val="002E2B10"/>
    <w:rsid w:val="002E2FA0"/>
    <w:rsid w:val="002E307D"/>
    <w:rsid w:val="002E3267"/>
    <w:rsid w:val="002E39FF"/>
    <w:rsid w:val="002E477D"/>
    <w:rsid w:val="002E4AED"/>
    <w:rsid w:val="002E4BB3"/>
    <w:rsid w:val="002E4D3F"/>
    <w:rsid w:val="002E4E8A"/>
    <w:rsid w:val="002E4ED9"/>
    <w:rsid w:val="002E51C7"/>
    <w:rsid w:val="002E5BAF"/>
    <w:rsid w:val="002E6BA5"/>
    <w:rsid w:val="002E6BCF"/>
    <w:rsid w:val="002E6CA8"/>
    <w:rsid w:val="002E6D03"/>
    <w:rsid w:val="002E6F0D"/>
    <w:rsid w:val="002E6F5A"/>
    <w:rsid w:val="002E7129"/>
    <w:rsid w:val="002E76BC"/>
    <w:rsid w:val="002E794A"/>
    <w:rsid w:val="002E7A06"/>
    <w:rsid w:val="002E7DAF"/>
    <w:rsid w:val="002F0022"/>
    <w:rsid w:val="002F0062"/>
    <w:rsid w:val="002F04FE"/>
    <w:rsid w:val="002F0F52"/>
    <w:rsid w:val="002F134B"/>
    <w:rsid w:val="002F13A4"/>
    <w:rsid w:val="002F19F9"/>
    <w:rsid w:val="002F1A3E"/>
    <w:rsid w:val="002F1CBC"/>
    <w:rsid w:val="002F1EBA"/>
    <w:rsid w:val="002F2024"/>
    <w:rsid w:val="002F2398"/>
    <w:rsid w:val="002F26D1"/>
    <w:rsid w:val="002F2809"/>
    <w:rsid w:val="002F2A25"/>
    <w:rsid w:val="002F2ABD"/>
    <w:rsid w:val="002F2B53"/>
    <w:rsid w:val="002F2BC6"/>
    <w:rsid w:val="002F2C18"/>
    <w:rsid w:val="002F2E4A"/>
    <w:rsid w:val="002F4272"/>
    <w:rsid w:val="002F49C1"/>
    <w:rsid w:val="002F4EE0"/>
    <w:rsid w:val="002F52CD"/>
    <w:rsid w:val="002F5588"/>
    <w:rsid w:val="002F5687"/>
    <w:rsid w:val="002F5790"/>
    <w:rsid w:val="002F5A3B"/>
    <w:rsid w:val="002F5AE3"/>
    <w:rsid w:val="002F5CAF"/>
    <w:rsid w:val="002F5DE1"/>
    <w:rsid w:val="002F6A7B"/>
    <w:rsid w:val="002F706C"/>
    <w:rsid w:val="002F73DA"/>
    <w:rsid w:val="002F76BE"/>
    <w:rsid w:val="002F77B6"/>
    <w:rsid w:val="002F77EB"/>
    <w:rsid w:val="002F79B8"/>
    <w:rsid w:val="002F7C0D"/>
    <w:rsid w:val="002F7F27"/>
    <w:rsid w:val="002F7FCD"/>
    <w:rsid w:val="003009E8"/>
    <w:rsid w:val="00300AB0"/>
    <w:rsid w:val="003010E4"/>
    <w:rsid w:val="00301368"/>
    <w:rsid w:val="003016C2"/>
    <w:rsid w:val="00301B0D"/>
    <w:rsid w:val="00301E6B"/>
    <w:rsid w:val="00301EDF"/>
    <w:rsid w:val="00301EE8"/>
    <w:rsid w:val="00301F7F"/>
    <w:rsid w:val="003020F4"/>
    <w:rsid w:val="003028C5"/>
    <w:rsid w:val="00302E7E"/>
    <w:rsid w:val="003031F8"/>
    <w:rsid w:val="00303AEF"/>
    <w:rsid w:val="00303B96"/>
    <w:rsid w:val="00303DE3"/>
    <w:rsid w:val="00303F2B"/>
    <w:rsid w:val="00303FAC"/>
    <w:rsid w:val="00304726"/>
    <w:rsid w:val="00304C97"/>
    <w:rsid w:val="00304D37"/>
    <w:rsid w:val="00305547"/>
    <w:rsid w:val="003055A6"/>
    <w:rsid w:val="00305AD7"/>
    <w:rsid w:val="00305B0E"/>
    <w:rsid w:val="00305CC5"/>
    <w:rsid w:val="0030637A"/>
    <w:rsid w:val="0030648C"/>
    <w:rsid w:val="003065D1"/>
    <w:rsid w:val="003068F9"/>
    <w:rsid w:val="003069F6"/>
    <w:rsid w:val="00306BD0"/>
    <w:rsid w:val="00306EC6"/>
    <w:rsid w:val="00307064"/>
    <w:rsid w:val="003070B7"/>
    <w:rsid w:val="003071E3"/>
    <w:rsid w:val="003074C4"/>
    <w:rsid w:val="00307896"/>
    <w:rsid w:val="00307EB1"/>
    <w:rsid w:val="00307F72"/>
    <w:rsid w:val="003100D6"/>
    <w:rsid w:val="0031020A"/>
    <w:rsid w:val="00310676"/>
    <w:rsid w:val="0031090F"/>
    <w:rsid w:val="00310A5B"/>
    <w:rsid w:val="00310CBD"/>
    <w:rsid w:val="003110D7"/>
    <w:rsid w:val="00311188"/>
    <w:rsid w:val="003117C4"/>
    <w:rsid w:val="00311A3B"/>
    <w:rsid w:val="00311F1D"/>
    <w:rsid w:val="00311F43"/>
    <w:rsid w:val="0031224F"/>
    <w:rsid w:val="00312263"/>
    <w:rsid w:val="003123A8"/>
    <w:rsid w:val="0031255B"/>
    <w:rsid w:val="0031312E"/>
    <w:rsid w:val="0031317D"/>
    <w:rsid w:val="0031360B"/>
    <w:rsid w:val="00313665"/>
    <w:rsid w:val="00313BB9"/>
    <w:rsid w:val="00313DA9"/>
    <w:rsid w:val="00314223"/>
    <w:rsid w:val="00314225"/>
    <w:rsid w:val="00314BED"/>
    <w:rsid w:val="00314D4C"/>
    <w:rsid w:val="0031500D"/>
    <w:rsid w:val="0031566E"/>
    <w:rsid w:val="00315AAC"/>
    <w:rsid w:val="0031622C"/>
    <w:rsid w:val="00316525"/>
    <w:rsid w:val="0031688E"/>
    <w:rsid w:val="00316C1F"/>
    <w:rsid w:val="00316C46"/>
    <w:rsid w:val="00316CF5"/>
    <w:rsid w:val="00316E71"/>
    <w:rsid w:val="003172EE"/>
    <w:rsid w:val="00317328"/>
    <w:rsid w:val="00317448"/>
    <w:rsid w:val="0031761E"/>
    <w:rsid w:val="00317709"/>
    <w:rsid w:val="0031770C"/>
    <w:rsid w:val="00317812"/>
    <w:rsid w:val="003178A0"/>
    <w:rsid w:val="00317BC4"/>
    <w:rsid w:val="00317E5A"/>
    <w:rsid w:val="0032031C"/>
    <w:rsid w:val="00320648"/>
    <w:rsid w:val="00320A5D"/>
    <w:rsid w:val="00320BBC"/>
    <w:rsid w:val="00320DC7"/>
    <w:rsid w:val="00320F72"/>
    <w:rsid w:val="003210A5"/>
    <w:rsid w:val="00321122"/>
    <w:rsid w:val="00321556"/>
    <w:rsid w:val="003218CD"/>
    <w:rsid w:val="003219D5"/>
    <w:rsid w:val="00321BF2"/>
    <w:rsid w:val="00321F61"/>
    <w:rsid w:val="003221EF"/>
    <w:rsid w:val="00322205"/>
    <w:rsid w:val="003222FA"/>
    <w:rsid w:val="003223D3"/>
    <w:rsid w:val="00322537"/>
    <w:rsid w:val="003230EE"/>
    <w:rsid w:val="003234F7"/>
    <w:rsid w:val="00323518"/>
    <w:rsid w:val="003236E5"/>
    <w:rsid w:val="0032392B"/>
    <w:rsid w:val="00323D9D"/>
    <w:rsid w:val="00323DC5"/>
    <w:rsid w:val="00323DDB"/>
    <w:rsid w:val="003240F4"/>
    <w:rsid w:val="00324627"/>
    <w:rsid w:val="003247F2"/>
    <w:rsid w:val="0032480C"/>
    <w:rsid w:val="00324902"/>
    <w:rsid w:val="00324C1F"/>
    <w:rsid w:val="00324C71"/>
    <w:rsid w:val="0032521E"/>
    <w:rsid w:val="003256AA"/>
    <w:rsid w:val="00325857"/>
    <w:rsid w:val="00325A9B"/>
    <w:rsid w:val="00325D3E"/>
    <w:rsid w:val="00325F57"/>
    <w:rsid w:val="00326229"/>
    <w:rsid w:val="0032625A"/>
    <w:rsid w:val="00326409"/>
    <w:rsid w:val="00326817"/>
    <w:rsid w:val="0032690C"/>
    <w:rsid w:val="00326B11"/>
    <w:rsid w:val="00326C9B"/>
    <w:rsid w:val="003270BF"/>
    <w:rsid w:val="00327373"/>
    <w:rsid w:val="00327A36"/>
    <w:rsid w:val="00327C05"/>
    <w:rsid w:val="00327E22"/>
    <w:rsid w:val="00330074"/>
    <w:rsid w:val="00330265"/>
    <w:rsid w:val="0033035F"/>
    <w:rsid w:val="00330A3D"/>
    <w:rsid w:val="00330D63"/>
    <w:rsid w:val="00331041"/>
    <w:rsid w:val="003310D1"/>
    <w:rsid w:val="00331594"/>
    <w:rsid w:val="00331914"/>
    <w:rsid w:val="003319DF"/>
    <w:rsid w:val="00331B86"/>
    <w:rsid w:val="00331BAE"/>
    <w:rsid w:val="00331BD2"/>
    <w:rsid w:val="003320CE"/>
    <w:rsid w:val="0033218C"/>
    <w:rsid w:val="003324CF"/>
    <w:rsid w:val="003328CC"/>
    <w:rsid w:val="00332962"/>
    <w:rsid w:val="0033299F"/>
    <w:rsid w:val="00333299"/>
    <w:rsid w:val="0033329D"/>
    <w:rsid w:val="00333523"/>
    <w:rsid w:val="00333D80"/>
    <w:rsid w:val="0033440E"/>
    <w:rsid w:val="00334DAB"/>
    <w:rsid w:val="00334E2C"/>
    <w:rsid w:val="00334FEF"/>
    <w:rsid w:val="00335445"/>
    <w:rsid w:val="003354A3"/>
    <w:rsid w:val="00335500"/>
    <w:rsid w:val="0033558B"/>
    <w:rsid w:val="003361D5"/>
    <w:rsid w:val="003364C5"/>
    <w:rsid w:val="003367AD"/>
    <w:rsid w:val="003369EF"/>
    <w:rsid w:val="00336AC6"/>
    <w:rsid w:val="00336DD2"/>
    <w:rsid w:val="00336ED2"/>
    <w:rsid w:val="00337266"/>
    <w:rsid w:val="00337B65"/>
    <w:rsid w:val="00337D34"/>
    <w:rsid w:val="00337E52"/>
    <w:rsid w:val="00340058"/>
    <w:rsid w:val="00340F5C"/>
    <w:rsid w:val="003415A6"/>
    <w:rsid w:val="003415C0"/>
    <w:rsid w:val="00341837"/>
    <w:rsid w:val="003419C0"/>
    <w:rsid w:val="00341B5D"/>
    <w:rsid w:val="0034221A"/>
    <w:rsid w:val="00342341"/>
    <w:rsid w:val="0034239D"/>
    <w:rsid w:val="003424BB"/>
    <w:rsid w:val="00342AA8"/>
    <w:rsid w:val="0034312B"/>
    <w:rsid w:val="003433AA"/>
    <w:rsid w:val="003434CE"/>
    <w:rsid w:val="00343D3B"/>
    <w:rsid w:val="00344136"/>
    <w:rsid w:val="00344DED"/>
    <w:rsid w:val="00345095"/>
    <w:rsid w:val="003450AA"/>
    <w:rsid w:val="00345132"/>
    <w:rsid w:val="00345290"/>
    <w:rsid w:val="00345369"/>
    <w:rsid w:val="0034536E"/>
    <w:rsid w:val="00345C8A"/>
    <w:rsid w:val="00345F5A"/>
    <w:rsid w:val="00346156"/>
    <w:rsid w:val="003462B9"/>
    <w:rsid w:val="0034651E"/>
    <w:rsid w:val="00346978"/>
    <w:rsid w:val="00346983"/>
    <w:rsid w:val="00346B02"/>
    <w:rsid w:val="00346BE2"/>
    <w:rsid w:val="00346F24"/>
    <w:rsid w:val="00346F38"/>
    <w:rsid w:val="003471B7"/>
    <w:rsid w:val="003472BA"/>
    <w:rsid w:val="003479B0"/>
    <w:rsid w:val="00347B62"/>
    <w:rsid w:val="0035024C"/>
    <w:rsid w:val="00350E83"/>
    <w:rsid w:val="00350FDB"/>
    <w:rsid w:val="0035177B"/>
    <w:rsid w:val="00351B20"/>
    <w:rsid w:val="00351BCC"/>
    <w:rsid w:val="00351FB4"/>
    <w:rsid w:val="0035274D"/>
    <w:rsid w:val="0035285C"/>
    <w:rsid w:val="00352865"/>
    <w:rsid w:val="00352BA9"/>
    <w:rsid w:val="003530F4"/>
    <w:rsid w:val="00353381"/>
    <w:rsid w:val="003534B7"/>
    <w:rsid w:val="0035369A"/>
    <w:rsid w:val="003538FC"/>
    <w:rsid w:val="0035426F"/>
    <w:rsid w:val="00354677"/>
    <w:rsid w:val="00354CE7"/>
    <w:rsid w:val="00354D58"/>
    <w:rsid w:val="003550C2"/>
    <w:rsid w:val="003553F2"/>
    <w:rsid w:val="00355845"/>
    <w:rsid w:val="00355C6B"/>
    <w:rsid w:val="0035660B"/>
    <w:rsid w:val="00356820"/>
    <w:rsid w:val="003568DB"/>
    <w:rsid w:val="00356D14"/>
    <w:rsid w:val="0035705B"/>
    <w:rsid w:val="00357688"/>
    <w:rsid w:val="00357B9E"/>
    <w:rsid w:val="00360421"/>
    <w:rsid w:val="0036089B"/>
    <w:rsid w:val="003609DB"/>
    <w:rsid w:val="00360CDF"/>
    <w:rsid w:val="0036146F"/>
    <w:rsid w:val="00361672"/>
    <w:rsid w:val="003619A5"/>
    <w:rsid w:val="00361CF0"/>
    <w:rsid w:val="00361DFE"/>
    <w:rsid w:val="003622E0"/>
    <w:rsid w:val="003622EB"/>
    <w:rsid w:val="0036254E"/>
    <w:rsid w:val="00362FCE"/>
    <w:rsid w:val="00363088"/>
    <w:rsid w:val="0036375F"/>
    <w:rsid w:val="00363788"/>
    <w:rsid w:val="003639EF"/>
    <w:rsid w:val="00363A60"/>
    <w:rsid w:val="00363B99"/>
    <w:rsid w:val="0036410C"/>
    <w:rsid w:val="003643C8"/>
    <w:rsid w:val="0036445E"/>
    <w:rsid w:val="0036456B"/>
    <w:rsid w:val="00364D1B"/>
    <w:rsid w:val="00364E73"/>
    <w:rsid w:val="00364FD3"/>
    <w:rsid w:val="003651CB"/>
    <w:rsid w:val="00365210"/>
    <w:rsid w:val="00365247"/>
    <w:rsid w:val="003655FF"/>
    <w:rsid w:val="00365607"/>
    <w:rsid w:val="003658C4"/>
    <w:rsid w:val="00365BD4"/>
    <w:rsid w:val="00365F3A"/>
    <w:rsid w:val="00366072"/>
    <w:rsid w:val="0036647A"/>
    <w:rsid w:val="003664DD"/>
    <w:rsid w:val="0036667A"/>
    <w:rsid w:val="00366A9B"/>
    <w:rsid w:val="00367442"/>
    <w:rsid w:val="00367447"/>
    <w:rsid w:val="00367530"/>
    <w:rsid w:val="0036756F"/>
    <w:rsid w:val="00367679"/>
    <w:rsid w:val="003677E1"/>
    <w:rsid w:val="00367984"/>
    <w:rsid w:val="00367E8E"/>
    <w:rsid w:val="0037005E"/>
    <w:rsid w:val="00370319"/>
    <w:rsid w:val="00370638"/>
    <w:rsid w:val="00370D46"/>
    <w:rsid w:val="00371312"/>
    <w:rsid w:val="003713BE"/>
    <w:rsid w:val="0037149D"/>
    <w:rsid w:val="00371704"/>
    <w:rsid w:val="00371B4F"/>
    <w:rsid w:val="00371D2A"/>
    <w:rsid w:val="00371DF6"/>
    <w:rsid w:val="0037205F"/>
    <w:rsid w:val="00372324"/>
    <w:rsid w:val="0037276B"/>
    <w:rsid w:val="0037285B"/>
    <w:rsid w:val="00372A99"/>
    <w:rsid w:val="00373054"/>
    <w:rsid w:val="003733A5"/>
    <w:rsid w:val="003739FF"/>
    <w:rsid w:val="00373AC5"/>
    <w:rsid w:val="00373FB5"/>
    <w:rsid w:val="00374048"/>
    <w:rsid w:val="003743AC"/>
    <w:rsid w:val="003746D0"/>
    <w:rsid w:val="00374A6C"/>
    <w:rsid w:val="00374DAA"/>
    <w:rsid w:val="00374E13"/>
    <w:rsid w:val="00375031"/>
    <w:rsid w:val="0037531D"/>
    <w:rsid w:val="0037595E"/>
    <w:rsid w:val="00375AFB"/>
    <w:rsid w:val="00375C2F"/>
    <w:rsid w:val="00375D8B"/>
    <w:rsid w:val="0037619C"/>
    <w:rsid w:val="00376F2A"/>
    <w:rsid w:val="00377052"/>
    <w:rsid w:val="00377168"/>
    <w:rsid w:val="003775EC"/>
    <w:rsid w:val="003775EF"/>
    <w:rsid w:val="00377920"/>
    <w:rsid w:val="00377A04"/>
    <w:rsid w:val="00377C45"/>
    <w:rsid w:val="00380078"/>
    <w:rsid w:val="003800A8"/>
    <w:rsid w:val="003802BD"/>
    <w:rsid w:val="003804DD"/>
    <w:rsid w:val="00380530"/>
    <w:rsid w:val="003806BA"/>
    <w:rsid w:val="003806E1"/>
    <w:rsid w:val="003808A5"/>
    <w:rsid w:val="00380E90"/>
    <w:rsid w:val="00381199"/>
    <w:rsid w:val="00381324"/>
    <w:rsid w:val="003816AA"/>
    <w:rsid w:val="00381C85"/>
    <w:rsid w:val="00381CEE"/>
    <w:rsid w:val="00381E06"/>
    <w:rsid w:val="00381F50"/>
    <w:rsid w:val="0038212D"/>
    <w:rsid w:val="00382A54"/>
    <w:rsid w:val="00383011"/>
    <w:rsid w:val="00383183"/>
    <w:rsid w:val="00383732"/>
    <w:rsid w:val="00383799"/>
    <w:rsid w:val="00383DB2"/>
    <w:rsid w:val="00384992"/>
    <w:rsid w:val="00384B09"/>
    <w:rsid w:val="00384B80"/>
    <w:rsid w:val="00384D96"/>
    <w:rsid w:val="003853B7"/>
    <w:rsid w:val="00385B4E"/>
    <w:rsid w:val="003864D8"/>
    <w:rsid w:val="0038670A"/>
    <w:rsid w:val="003868A8"/>
    <w:rsid w:val="003868DA"/>
    <w:rsid w:val="00386A69"/>
    <w:rsid w:val="00386DD1"/>
    <w:rsid w:val="00386E50"/>
    <w:rsid w:val="003870C6"/>
    <w:rsid w:val="00387532"/>
    <w:rsid w:val="0038769D"/>
    <w:rsid w:val="00387CBF"/>
    <w:rsid w:val="00390035"/>
    <w:rsid w:val="003903DF"/>
    <w:rsid w:val="0039042A"/>
    <w:rsid w:val="00390849"/>
    <w:rsid w:val="00390AC4"/>
    <w:rsid w:val="00390B0D"/>
    <w:rsid w:val="00390F3C"/>
    <w:rsid w:val="00391319"/>
    <w:rsid w:val="0039138A"/>
    <w:rsid w:val="00391436"/>
    <w:rsid w:val="003914E1"/>
    <w:rsid w:val="00391D32"/>
    <w:rsid w:val="003921DE"/>
    <w:rsid w:val="00392E3F"/>
    <w:rsid w:val="00392FE6"/>
    <w:rsid w:val="00393071"/>
    <w:rsid w:val="00393172"/>
    <w:rsid w:val="003931B7"/>
    <w:rsid w:val="003931C6"/>
    <w:rsid w:val="00393438"/>
    <w:rsid w:val="00393650"/>
    <w:rsid w:val="0039376D"/>
    <w:rsid w:val="003939F9"/>
    <w:rsid w:val="00393C32"/>
    <w:rsid w:val="00393DA4"/>
    <w:rsid w:val="003942A5"/>
    <w:rsid w:val="00394667"/>
    <w:rsid w:val="00394737"/>
    <w:rsid w:val="00394A67"/>
    <w:rsid w:val="00394E62"/>
    <w:rsid w:val="003950DE"/>
    <w:rsid w:val="00395626"/>
    <w:rsid w:val="00395775"/>
    <w:rsid w:val="00395A13"/>
    <w:rsid w:val="00395B83"/>
    <w:rsid w:val="00395BCA"/>
    <w:rsid w:val="00396598"/>
    <w:rsid w:val="003966E5"/>
    <w:rsid w:val="003969B3"/>
    <w:rsid w:val="00396DA5"/>
    <w:rsid w:val="00397703"/>
    <w:rsid w:val="0039770F"/>
    <w:rsid w:val="00397A53"/>
    <w:rsid w:val="003A06B0"/>
    <w:rsid w:val="003A10C6"/>
    <w:rsid w:val="003A13C0"/>
    <w:rsid w:val="003A14A0"/>
    <w:rsid w:val="003A1A6C"/>
    <w:rsid w:val="003A2518"/>
    <w:rsid w:val="003A2707"/>
    <w:rsid w:val="003A276B"/>
    <w:rsid w:val="003A2ABB"/>
    <w:rsid w:val="003A2E1C"/>
    <w:rsid w:val="003A2F31"/>
    <w:rsid w:val="003A301A"/>
    <w:rsid w:val="003A30A5"/>
    <w:rsid w:val="003A3848"/>
    <w:rsid w:val="003A3941"/>
    <w:rsid w:val="003A3CEF"/>
    <w:rsid w:val="003A3F8C"/>
    <w:rsid w:val="003A4857"/>
    <w:rsid w:val="003A4A55"/>
    <w:rsid w:val="003A4DED"/>
    <w:rsid w:val="003A52FC"/>
    <w:rsid w:val="003A539F"/>
    <w:rsid w:val="003A58D2"/>
    <w:rsid w:val="003A5F9B"/>
    <w:rsid w:val="003A613F"/>
    <w:rsid w:val="003A6264"/>
    <w:rsid w:val="003A6610"/>
    <w:rsid w:val="003A66E3"/>
    <w:rsid w:val="003A688F"/>
    <w:rsid w:val="003A69FA"/>
    <w:rsid w:val="003A6B5A"/>
    <w:rsid w:val="003A6E92"/>
    <w:rsid w:val="003A756A"/>
    <w:rsid w:val="003A782A"/>
    <w:rsid w:val="003A78DF"/>
    <w:rsid w:val="003A7D27"/>
    <w:rsid w:val="003A7F95"/>
    <w:rsid w:val="003B0019"/>
    <w:rsid w:val="003B00B7"/>
    <w:rsid w:val="003B0325"/>
    <w:rsid w:val="003B0400"/>
    <w:rsid w:val="003B0BE0"/>
    <w:rsid w:val="003B12AD"/>
    <w:rsid w:val="003B12DF"/>
    <w:rsid w:val="003B1346"/>
    <w:rsid w:val="003B166B"/>
    <w:rsid w:val="003B18E0"/>
    <w:rsid w:val="003B1FA9"/>
    <w:rsid w:val="003B203C"/>
    <w:rsid w:val="003B22A5"/>
    <w:rsid w:val="003B288B"/>
    <w:rsid w:val="003B2A22"/>
    <w:rsid w:val="003B2E29"/>
    <w:rsid w:val="003B2FCA"/>
    <w:rsid w:val="003B3756"/>
    <w:rsid w:val="003B3770"/>
    <w:rsid w:val="003B3CE5"/>
    <w:rsid w:val="003B3FDF"/>
    <w:rsid w:val="003B41B9"/>
    <w:rsid w:val="003B4DD5"/>
    <w:rsid w:val="003B4F40"/>
    <w:rsid w:val="003B56A0"/>
    <w:rsid w:val="003B5AD9"/>
    <w:rsid w:val="003B5FE7"/>
    <w:rsid w:val="003B61C2"/>
    <w:rsid w:val="003B61D2"/>
    <w:rsid w:val="003B7116"/>
    <w:rsid w:val="003B722A"/>
    <w:rsid w:val="003B7664"/>
    <w:rsid w:val="003B79BC"/>
    <w:rsid w:val="003B79CE"/>
    <w:rsid w:val="003B79F9"/>
    <w:rsid w:val="003B7BD9"/>
    <w:rsid w:val="003B7F2C"/>
    <w:rsid w:val="003B7F8C"/>
    <w:rsid w:val="003B7FB0"/>
    <w:rsid w:val="003C01E4"/>
    <w:rsid w:val="003C037B"/>
    <w:rsid w:val="003C1157"/>
    <w:rsid w:val="003C134E"/>
    <w:rsid w:val="003C149A"/>
    <w:rsid w:val="003C195D"/>
    <w:rsid w:val="003C2423"/>
    <w:rsid w:val="003C24F7"/>
    <w:rsid w:val="003C29BB"/>
    <w:rsid w:val="003C2DDB"/>
    <w:rsid w:val="003C2E56"/>
    <w:rsid w:val="003C3272"/>
    <w:rsid w:val="003C3400"/>
    <w:rsid w:val="003C34F2"/>
    <w:rsid w:val="003C39A4"/>
    <w:rsid w:val="003C3DDB"/>
    <w:rsid w:val="003C3F71"/>
    <w:rsid w:val="003C3FD5"/>
    <w:rsid w:val="003C43EC"/>
    <w:rsid w:val="003C4B93"/>
    <w:rsid w:val="003C4BD6"/>
    <w:rsid w:val="003C4C77"/>
    <w:rsid w:val="003C4FFF"/>
    <w:rsid w:val="003C58A0"/>
    <w:rsid w:val="003C6235"/>
    <w:rsid w:val="003C67E8"/>
    <w:rsid w:val="003C6C1A"/>
    <w:rsid w:val="003C725D"/>
    <w:rsid w:val="003C756F"/>
    <w:rsid w:val="003C7808"/>
    <w:rsid w:val="003C7D9F"/>
    <w:rsid w:val="003C7F4E"/>
    <w:rsid w:val="003D04A5"/>
    <w:rsid w:val="003D0949"/>
    <w:rsid w:val="003D0A60"/>
    <w:rsid w:val="003D0F8C"/>
    <w:rsid w:val="003D1696"/>
    <w:rsid w:val="003D1D5F"/>
    <w:rsid w:val="003D2169"/>
    <w:rsid w:val="003D2347"/>
    <w:rsid w:val="003D28F4"/>
    <w:rsid w:val="003D3681"/>
    <w:rsid w:val="003D3742"/>
    <w:rsid w:val="003D38C5"/>
    <w:rsid w:val="003D3916"/>
    <w:rsid w:val="003D3A2E"/>
    <w:rsid w:val="003D3BFF"/>
    <w:rsid w:val="003D41AD"/>
    <w:rsid w:val="003D43B5"/>
    <w:rsid w:val="003D4845"/>
    <w:rsid w:val="003D4A70"/>
    <w:rsid w:val="003D4F5C"/>
    <w:rsid w:val="003D5178"/>
    <w:rsid w:val="003D5205"/>
    <w:rsid w:val="003D531A"/>
    <w:rsid w:val="003D553B"/>
    <w:rsid w:val="003D5D07"/>
    <w:rsid w:val="003D5D5D"/>
    <w:rsid w:val="003D5E7B"/>
    <w:rsid w:val="003D5ECD"/>
    <w:rsid w:val="003D61FB"/>
    <w:rsid w:val="003D6530"/>
    <w:rsid w:val="003D76BE"/>
    <w:rsid w:val="003D7A01"/>
    <w:rsid w:val="003D7D5F"/>
    <w:rsid w:val="003D7F3E"/>
    <w:rsid w:val="003D7FC5"/>
    <w:rsid w:val="003E003C"/>
    <w:rsid w:val="003E072F"/>
    <w:rsid w:val="003E0B0E"/>
    <w:rsid w:val="003E0D0C"/>
    <w:rsid w:val="003E0F2F"/>
    <w:rsid w:val="003E12E9"/>
    <w:rsid w:val="003E1645"/>
    <w:rsid w:val="003E168C"/>
    <w:rsid w:val="003E16DF"/>
    <w:rsid w:val="003E18E8"/>
    <w:rsid w:val="003E1921"/>
    <w:rsid w:val="003E196B"/>
    <w:rsid w:val="003E1B59"/>
    <w:rsid w:val="003E1B75"/>
    <w:rsid w:val="003E1D06"/>
    <w:rsid w:val="003E1D2B"/>
    <w:rsid w:val="003E2220"/>
    <w:rsid w:val="003E244D"/>
    <w:rsid w:val="003E24FF"/>
    <w:rsid w:val="003E25D0"/>
    <w:rsid w:val="003E2F0F"/>
    <w:rsid w:val="003E300B"/>
    <w:rsid w:val="003E3462"/>
    <w:rsid w:val="003E38DA"/>
    <w:rsid w:val="003E38F2"/>
    <w:rsid w:val="003E3A40"/>
    <w:rsid w:val="003E3A90"/>
    <w:rsid w:val="003E3EEC"/>
    <w:rsid w:val="003E40DA"/>
    <w:rsid w:val="003E423D"/>
    <w:rsid w:val="003E459F"/>
    <w:rsid w:val="003E4C43"/>
    <w:rsid w:val="003E4DE9"/>
    <w:rsid w:val="003E4F55"/>
    <w:rsid w:val="003E53C1"/>
    <w:rsid w:val="003E5813"/>
    <w:rsid w:val="003E5ACA"/>
    <w:rsid w:val="003E5D1E"/>
    <w:rsid w:val="003E6074"/>
    <w:rsid w:val="003E6423"/>
    <w:rsid w:val="003E6633"/>
    <w:rsid w:val="003E6866"/>
    <w:rsid w:val="003E68DD"/>
    <w:rsid w:val="003E694F"/>
    <w:rsid w:val="003E69AC"/>
    <w:rsid w:val="003E6C31"/>
    <w:rsid w:val="003E6CDC"/>
    <w:rsid w:val="003E78C3"/>
    <w:rsid w:val="003E7AA9"/>
    <w:rsid w:val="003E7B16"/>
    <w:rsid w:val="003E7C5A"/>
    <w:rsid w:val="003F0114"/>
    <w:rsid w:val="003F0190"/>
    <w:rsid w:val="003F0576"/>
    <w:rsid w:val="003F12AE"/>
    <w:rsid w:val="003F1663"/>
    <w:rsid w:val="003F1769"/>
    <w:rsid w:val="003F1C5A"/>
    <w:rsid w:val="003F269F"/>
    <w:rsid w:val="003F278D"/>
    <w:rsid w:val="003F27ED"/>
    <w:rsid w:val="003F2AF6"/>
    <w:rsid w:val="003F2BF4"/>
    <w:rsid w:val="003F2D36"/>
    <w:rsid w:val="003F2D6D"/>
    <w:rsid w:val="003F2FB8"/>
    <w:rsid w:val="003F3287"/>
    <w:rsid w:val="003F3803"/>
    <w:rsid w:val="003F38BA"/>
    <w:rsid w:val="003F3A19"/>
    <w:rsid w:val="003F3DC0"/>
    <w:rsid w:val="003F44A0"/>
    <w:rsid w:val="003F4CE0"/>
    <w:rsid w:val="003F56B5"/>
    <w:rsid w:val="003F5968"/>
    <w:rsid w:val="003F5A59"/>
    <w:rsid w:val="003F5B5F"/>
    <w:rsid w:val="003F6212"/>
    <w:rsid w:val="003F6767"/>
    <w:rsid w:val="003F68C6"/>
    <w:rsid w:val="003F6B6C"/>
    <w:rsid w:val="003F6B98"/>
    <w:rsid w:val="003F6BFC"/>
    <w:rsid w:val="003F6C35"/>
    <w:rsid w:val="003F6DDA"/>
    <w:rsid w:val="003F6E61"/>
    <w:rsid w:val="003F6EE8"/>
    <w:rsid w:val="003F7130"/>
    <w:rsid w:val="003F7354"/>
    <w:rsid w:val="003F765E"/>
    <w:rsid w:val="003F774B"/>
    <w:rsid w:val="003F77F9"/>
    <w:rsid w:val="003F7A17"/>
    <w:rsid w:val="003F7AAE"/>
    <w:rsid w:val="003F7B47"/>
    <w:rsid w:val="003F7C25"/>
    <w:rsid w:val="003F7EB6"/>
    <w:rsid w:val="003F7EEF"/>
    <w:rsid w:val="0040047A"/>
    <w:rsid w:val="004006C9"/>
    <w:rsid w:val="004008B8"/>
    <w:rsid w:val="00401B8F"/>
    <w:rsid w:val="004021E6"/>
    <w:rsid w:val="004024C0"/>
    <w:rsid w:val="0040293A"/>
    <w:rsid w:val="004029C5"/>
    <w:rsid w:val="00402AA1"/>
    <w:rsid w:val="004030ED"/>
    <w:rsid w:val="00403464"/>
    <w:rsid w:val="00403870"/>
    <w:rsid w:val="00404691"/>
    <w:rsid w:val="0040470E"/>
    <w:rsid w:val="00404748"/>
    <w:rsid w:val="00404931"/>
    <w:rsid w:val="00404A9A"/>
    <w:rsid w:val="00404D76"/>
    <w:rsid w:val="00404FAE"/>
    <w:rsid w:val="004050B8"/>
    <w:rsid w:val="0040521B"/>
    <w:rsid w:val="00405A14"/>
    <w:rsid w:val="00405C23"/>
    <w:rsid w:val="004070A8"/>
    <w:rsid w:val="00407242"/>
    <w:rsid w:val="004073E9"/>
    <w:rsid w:val="004074E0"/>
    <w:rsid w:val="00407B71"/>
    <w:rsid w:val="00407C32"/>
    <w:rsid w:val="00407E17"/>
    <w:rsid w:val="00407E90"/>
    <w:rsid w:val="004100C0"/>
    <w:rsid w:val="004101A1"/>
    <w:rsid w:val="004101EF"/>
    <w:rsid w:val="0041020B"/>
    <w:rsid w:val="0041022E"/>
    <w:rsid w:val="00410775"/>
    <w:rsid w:val="0041098E"/>
    <w:rsid w:val="00410A55"/>
    <w:rsid w:val="00410DB3"/>
    <w:rsid w:val="004110DF"/>
    <w:rsid w:val="00411247"/>
    <w:rsid w:val="00411329"/>
    <w:rsid w:val="004118B1"/>
    <w:rsid w:val="00411DE8"/>
    <w:rsid w:val="0041206F"/>
    <w:rsid w:val="004120BC"/>
    <w:rsid w:val="00412926"/>
    <w:rsid w:val="00412ECE"/>
    <w:rsid w:val="0041325E"/>
    <w:rsid w:val="004135C2"/>
    <w:rsid w:val="004139FB"/>
    <w:rsid w:val="004141BE"/>
    <w:rsid w:val="004142F5"/>
    <w:rsid w:val="004143B2"/>
    <w:rsid w:val="00414B87"/>
    <w:rsid w:val="00414E57"/>
    <w:rsid w:val="00414E99"/>
    <w:rsid w:val="0041570E"/>
    <w:rsid w:val="00415761"/>
    <w:rsid w:val="00415BCE"/>
    <w:rsid w:val="004163A2"/>
    <w:rsid w:val="00416642"/>
    <w:rsid w:val="00416964"/>
    <w:rsid w:val="004169CC"/>
    <w:rsid w:val="00416CD5"/>
    <w:rsid w:val="0041701F"/>
    <w:rsid w:val="0041705A"/>
    <w:rsid w:val="00417203"/>
    <w:rsid w:val="00417A72"/>
    <w:rsid w:val="00417EA6"/>
    <w:rsid w:val="0042008B"/>
    <w:rsid w:val="0042013A"/>
    <w:rsid w:val="004203C2"/>
    <w:rsid w:val="00420B00"/>
    <w:rsid w:val="00420BB8"/>
    <w:rsid w:val="00420CB4"/>
    <w:rsid w:val="00420F76"/>
    <w:rsid w:val="00420FD2"/>
    <w:rsid w:val="004214B0"/>
    <w:rsid w:val="004217E4"/>
    <w:rsid w:val="00421CA8"/>
    <w:rsid w:val="00421D72"/>
    <w:rsid w:val="004222C3"/>
    <w:rsid w:val="00422878"/>
    <w:rsid w:val="00423076"/>
    <w:rsid w:val="00423BE0"/>
    <w:rsid w:val="004242B4"/>
    <w:rsid w:val="00424A0B"/>
    <w:rsid w:val="00425853"/>
    <w:rsid w:val="00425CAB"/>
    <w:rsid w:val="00425E79"/>
    <w:rsid w:val="00425F3A"/>
    <w:rsid w:val="004263F3"/>
    <w:rsid w:val="004265FA"/>
    <w:rsid w:val="004269D0"/>
    <w:rsid w:val="00426ABA"/>
    <w:rsid w:val="00426AD9"/>
    <w:rsid w:val="00426AEC"/>
    <w:rsid w:val="00426B29"/>
    <w:rsid w:val="00427800"/>
    <w:rsid w:val="00427886"/>
    <w:rsid w:val="0042791C"/>
    <w:rsid w:val="00427B89"/>
    <w:rsid w:val="00427E89"/>
    <w:rsid w:val="004302FA"/>
    <w:rsid w:val="00430A96"/>
    <w:rsid w:val="00430CF8"/>
    <w:rsid w:val="00430FD2"/>
    <w:rsid w:val="00431112"/>
    <w:rsid w:val="004311E7"/>
    <w:rsid w:val="004311FD"/>
    <w:rsid w:val="00431289"/>
    <w:rsid w:val="00431302"/>
    <w:rsid w:val="00431A70"/>
    <w:rsid w:val="00431AB8"/>
    <w:rsid w:val="00431B47"/>
    <w:rsid w:val="00431CFB"/>
    <w:rsid w:val="00431E8E"/>
    <w:rsid w:val="00431FD0"/>
    <w:rsid w:val="00432029"/>
    <w:rsid w:val="00432FE2"/>
    <w:rsid w:val="00433080"/>
    <w:rsid w:val="004330B9"/>
    <w:rsid w:val="00433112"/>
    <w:rsid w:val="004333EB"/>
    <w:rsid w:val="00433FEA"/>
    <w:rsid w:val="004345C0"/>
    <w:rsid w:val="004346DB"/>
    <w:rsid w:val="0043528A"/>
    <w:rsid w:val="00435440"/>
    <w:rsid w:val="00435A21"/>
    <w:rsid w:val="00435F25"/>
    <w:rsid w:val="0043631E"/>
    <w:rsid w:val="00436758"/>
    <w:rsid w:val="00436AD3"/>
    <w:rsid w:val="00436D0F"/>
    <w:rsid w:val="00436FB7"/>
    <w:rsid w:val="00436FFD"/>
    <w:rsid w:val="00437068"/>
    <w:rsid w:val="004370EF"/>
    <w:rsid w:val="00437285"/>
    <w:rsid w:val="0043734B"/>
    <w:rsid w:val="004374EE"/>
    <w:rsid w:val="0044003A"/>
    <w:rsid w:val="00440349"/>
    <w:rsid w:val="0044038E"/>
    <w:rsid w:val="004409C8"/>
    <w:rsid w:val="00440EF2"/>
    <w:rsid w:val="00440F92"/>
    <w:rsid w:val="0044118F"/>
    <w:rsid w:val="004414B8"/>
    <w:rsid w:val="0044153E"/>
    <w:rsid w:val="00441D20"/>
    <w:rsid w:val="00441DC1"/>
    <w:rsid w:val="00441DCC"/>
    <w:rsid w:val="00441F67"/>
    <w:rsid w:val="0044337D"/>
    <w:rsid w:val="004435DE"/>
    <w:rsid w:val="00443B66"/>
    <w:rsid w:val="00443F7B"/>
    <w:rsid w:val="00444A16"/>
    <w:rsid w:val="00445265"/>
    <w:rsid w:val="00445893"/>
    <w:rsid w:val="00446141"/>
    <w:rsid w:val="004467F8"/>
    <w:rsid w:val="004470E9"/>
    <w:rsid w:val="004475BE"/>
    <w:rsid w:val="00447698"/>
    <w:rsid w:val="00447716"/>
    <w:rsid w:val="00447A58"/>
    <w:rsid w:val="004500A2"/>
    <w:rsid w:val="004502FE"/>
    <w:rsid w:val="0045056E"/>
    <w:rsid w:val="004508A4"/>
    <w:rsid w:val="00450B7E"/>
    <w:rsid w:val="00450C19"/>
    <w:rsid w:val="00450C46"/>
    <w:rsid w:val="00450DF6"/>
    <w:rsid w:val="00450FB6"/>
    <w:rsid w:val="00451143"/>
    <w:rsid w:val="0045164A"/>
    <w:rsid w:val="0045197C"/>
    <w:rsid w:val="00451BA3"/>
    <w:rsid w:val="00451D98"/>
    <w:rsid w:val="004528E6"/>
    <w:rsid w:val="00452A94"/>
    <w:rsid w:val="0045305F"/>
    <w:rsid w:val="00453344"/>
    <w:rsid w:val="00453434"/>
    <w:rsid w:val="00453D1B"/>
    <w:rsid w:val="00453E2C"/>
    <w:rsid w:val="00454C24"/>
    <w:rsid w:val="004550BB"/>
    <w:rsid w:val="00455108"/>
    <w:rsid w:val="004553A8"/>
    <w:rsid w:val="00455492"/>
    <w:rsid w:val="00455495"/>
    <w:rsid w:val="0045585A"/>
    <w:rsid w:val="004559FC"/>
    <w:rsid w:val="00455F25"/>
    <w:rsid w:val="00455FDC"/>
    <w:rsid w:val="00455FFC"/>
    <w:rsid w:val="0045668D"/>
    <w:rsid w:val="00456F44"/>
    <w:rsid w:val="0045732F"/>
    <w:rsid w:val="00457466"/>
    <w:rsid w:val="00457CD9"/>
    <w:rsid w:val="00457DC4"/>
    <w:rsid w:val="00457DFF"/>
    <w:rsid w:val="00457E30"/>
    <w:rsid w:val="004600F7"/>
    <w:rsid w:val="0046047D"/>
    <w:rsid w:val="00460552"/>
    <w:rsid w:val="004607DD"/>
    <w:rsid w:val="00460834"/>
    <w:rsid w:val="00460AA3"/>
    <w:rsid w:val="00460BF1"/>
    <w:rsid w:val="00460E92"/>
    <w:rsid w:val="004610CE"/>
    <w:rsid w:val="00461407"/>
    <w:rsid w:val="004614F9"/>
    <w:rsid w:val="0046173D"/>
    <w:rsid w:val="004619BF"/>
    <w:rsid w:val="00461D60"/>
    <w:rsid w:val="00462380"/>
    <w:rsid w:val="004625E8"/>
    <w:rsid w:val="004629CF"/>
    <w:rsid w:val="00463139"/>
    <w:rsid w:val="004638F8"/>
    <w:rsid w:val="004639C8"/>
    <w:rsid w:val="00463EBA"/>
    <w:rsid w:val="00464117"/>
    <w:rsid w:val="00464310"/>
    <w:rsid w:val="00464447"/>
    <w:rsid w:val="004645B5"/>
    <w:rsid w:val="00464A10"/>
    <w:rsid w:val="00464AE2"/>
    <w:rsid w:val="00464D1B"/>
    <w:rsid w:val="0046560A"/>
    <w:rsid w:val="0046573C"/>
    <w:rsid w:val="00465820"/>
    <w:rsid w:val="00465888"/>
    <w:rsid w:val="00465953"/>
    <w:rsid w:val="00465954"/>
    <w:rsid w:val="00465EAA"/>
    <w:rsid w:val="004663EE"/>
    <w:rsid w:val="0046679D"/>
    <w:rsid w:val="0046681C"/>
    <w:rsid w:val="00466B61"/>
    <w:rsid w:val="00466E3F"/>
    <w:rsid w:val="00466EDE"/>
    <w:rsid w:val="00466F64"/>
    <w:rsid w:val="00466F8D"/>
    <w:rsid w:val="004676BD"/>
    <w:rsid w:val="00467F3D"/>
    <w:rsid w:val="004703F0"/>
    <w:rsid w:val="00470E4D"/>
    <w:rsid w:val="00470EA9"/>
    <w:rsid w:val="0047110A"/>
    <w:rsid w:val="004712BE"/>
    <w:rsid w:val="0047136D"/>
    <w:rsid w:val="00471C45"/>
    <w:rsid w:val="00471DDF"/>
    <w:rsid w:val="004726EC"/>
    <w:rsid w:val="0047291A"/>
    <w:rsid w:val="004729B1"/>
    <w:rsid w:val="00472A6F"/>
    <w:rsid w:val="00472AD3"/>
    <w:rsid w:val="00472B6C"/>
    <w:rsid w:val="00472DB8"/>
    <w:rsid w:val="00473085"/>
    <w:rsid w:val="004730DB"/>
    <w:rsid w:val="004733DE"/>
    <w:rsid w:val="0047343B"/>
    <w:rsid w:val="00473454"/>
    <w:rsid w:val="004736C2"/>
    <w:rsid w:val="00473AA8"/>
    <w:rsid w:val="0047431E"/>
    <w:rsid w:val="004744CE"/>
    <w:rsid w:val="00474583"/>
    <w:rsid w:val="0047461A"/>
    <w:rsid w:val="00474962"/>
    <w:rsid w:val="00474A21"/>
    <w:rsid w:val="00474C3C"/>
    <w:rsid w:val="004757CE"/>
    <w:rsid w:val="0047593C"/>
    <w:rsid w:val="00475B73"/>
    <w:rsid w:val="00475BAE"/>
    <w:rsid w:val="00475E1A"/>
    <w:rsid w:val="00475EA2"/>
    <w:rsid w:val="00476099"/>
    <w:rsid w:val="004763B2"/>
    <w:rsid w:val="00476641"/>
    <w:rsid w:val="00476948"/>
    <w:rsid w:val="004771FF"/>
    <w:rsid w:val="004778C5"/>
    <w:rsid w:val="00477A92"/>
    <w:rsid w:val="00477AE1"/>
    <w:rsid w:val="00477D68"/>
    <w:rsid w:val="004800F6"/>
    <w:rsid w:val="00480851"/>
    <w:rsid w:val="00480BDD"/>
    <w:rsid w:val="00480F42"/>
    <w:rsid w:val="0048143F"/>
    <w:rsid w:val="004817FF"/>
    <w:rsid w:val="004818A3"/>
    <w:rsid w:val="004819F4"/>
    <w:rsid w:val="00482539"/>
    <w:rsid w:val="00482C05"/>
    <w:rsid w:val="00482CA8"/>
    <w:rsid w:val="00482D5D"/>
    <w:rsid w:val="00482E2C"/>
    <w:rsid w:val="00483268"/>
    <w:rsid w:val="00483377"/>
    <w:rsid w:val="00483690"/>
    <w:rsid w:val="0048374E"/>
    <w:rsid w:val="00483763"/>
    <w:rsid w:val="004838EF"/>
    <w:rsid w:val="00483A0E"/>
    <w:rsid w:val="00483C7A"/>
    <w:rsid w:val="00483DAD"/>
    <w:rsid w:val="00484074"/>
    <w:rsid w:val="004840EC"/>
    <w:rsid w:val="004841D4"/>
    <w:rsid w:val="0048453B"/>
    <w:rsid w:val="0048477D"/>
    <w:rsid w:val="00484933"/>
    <w:rsid w:val="00484BD1"/>
    <w:rsid w:val="00484D4F"/>
    <w:rsid w:val="00485077"/>
    <w:rsid w:val="00485287"/>
    <w:rsid w:val="004857A1"/>
    <w:rsid w:val="004858D2"/>
    <w:rsid w:val="00485C9E"/>
    <w:rsid w:val="00485F23"/>
    <w:rsid w:val="0048622C"/>
    <w:rsid w:val="004862A8"/>
    <w:rsid w:val="00486512"/>
    <w:rsid w:val="00486B19"/>
    <w:rsid w:val="00486CCD"/>
    <w:rsid w:val="00487225"/>
    <w:rsid w:val="004873A6"/>
    <w:rsid w:val="00487762"/>
    <w:rsid w:val="00487808"/>
    <w:rsid w:val="0048785B"/>
    <w:rsid w:val="00487A2F"/>
    <w:rsid w:val="00487C98"/>
    <w:rsid w:val="00487EDD"/>
    <w:rsid w:val="004900F2"/>
    <w:rsid w:val="0049026E"/>
    <w:rsid w:val="00490893"/>
    <w:rsid w:val="004909C7"/>
    <w:rsid w:val="00490BF9"/>
    <w:rsid w:val="00490DC7"/>
    <w:rsid w:val="00490F6D"/>
    <w:rsid w:val="00491265"/>
    <w:rsid w:val="00491430"/>
    <w:rsid w:val="00491929"/>
    <w:rsid w:val="00491C67"/>
    <w:rsid w:val="00491E0A"/>
    <w:rsid w:val="00492112"/>
    <w:rsid w:val="00492266"/>
    <w:rsid w:val="00492279"/>
    <w:rsid w:val="004924B7"/>
    <w:rsid w:val="004926AC"/>
    <w:rsid w:val="0049270A"/>
    <w:rsid w:val="004927DA"/>
    <w:rsid w:val="00492A14"/>
    <w:rsid w:val="00492A4D"/>
    <w:rsid w:val="0049331C"/>
    <w:rsid w:val="00493406"/>
    <w:rsid w:val="004934D8"/>
    <w:rsid w:val="00493823"/>
    <w:rsid w:val="004942D6"/>
    <w:rsid w:val="00494F42"/>
    <w:rsid w:val="0049551F"/>
    <w:rsid w:val="0049560A"/>
    <w:rsid w:val="00495CE2"/>
    <w:rsid w:val="00497032"/>
    <w:rsid w:val="00497172"/>
    <w:rsid w:val="0049736D"/>
    <w:rsid w:val="00497D71"/>
    <w:rsid w:val="004A0351"/>
    <w:rsid w:val="004A03B0"/>
    <w:rsid w:val="004A0948"/>
    <w:rsid w:val="004A0D62"/>
    <w:rsid w:val="004A0FC3"/>
    <w:rsid w:val="004A0FD7"/>
    <w:rsid w:val="004A12B8"/>
    <w:rsid w:val="004A1DD7"/>
    <w:rsid w:val="004A1EC8"/>
    <w:rsid w:val="004A24FC"/>
    <w:rsid w:val="004A2952"/>
    <w:rsid w:val="004A2A68"/>
    <w:rsid w:val="004A2C7E"/>
    <w:rsid w:val="004A2E61"/>
    <w:rsid w:val="004A2FB2"/>
    <w:rsid w:val="004A33DF"/>
    <w:rsid w:val="004A36C1"/>
    <w:rsid w:val="004A38DC"/>
    <w:rsid w:val="004A3DA5"/>
    <w:rsid w:val="004A3E6E"/>
    <w:rsid w:val="004A42FA"/>
    <w:rsid w:val="004A4549"/>
    <w:rsid w:val="004A4567"/>
    <w:rsid w:val="004A4E0A"/>
    <w:rsid w:val="004A5CF2"/>
    <w:rsid w:val="004A62CB"/>
    <w:rsid w:val="004A6650"/>
    <w:rsid w:val="004A6D09"/>
    <w:rsid w:val="004A6FC1"/>
    <w:rsid w:val="004A717C"/>
    <w:rsid w:val="004A74B4"/>
    <w:rsid w:val="004A7FA6"/>
    <w:rsid w:val="004B07F7"/>
    <w:rsid w:val="004B0824"/>
    <w:rsid w:val="004B0A6E"/>
    <w:rsid w:val="004B0B42"/>
    <w:rsid w:val="004B1378"/>
    <w:rsid w:val="004B13E7"/>
    <w:rsid w:val="004B155D"/>
    <w:rsid w:val="004B15B1"/>
    <w:rsid w:val="004B1DBA"/>
    <w:rsid w:val="004B1E16"/>
    <w:rsid w:val="004B2140"/>
    <w:rsid w:val="004B2284"/>
    <w:rsid w:val="004B2804"/>
    <w:rsid w:val="004B2E62"/>
    <w:rsid w:val="004B2F96"/>
    <w:rsid w:val="004B315A"/>
    <w:rsid w:val="004B3961"/>
    <w:rsid w:val="004B3E76"/>
    <w:rsid w:val="004B4212"/>
    <w:rsid w:val="004B4576"/>
    <w:rsid w:val="004B4775"/>
    <w:rsid w:val="004B4778"/>
    <w:rsid w:val="004B4785"/>
    <w:rsid w:val="004B49AD"/>
    <w:rsid w:val="004B49F4"/>
    <w:rsid w:val="004B5096"/>
    <w:rsid w:val="004B51E9"/>
    <w:rsid w:val="004B51F2"/>
    <w:rsid w:val="004B569D"/>
    <w:rsid w:val="004B5963"/>
    <w:rsid w:val="004B5B53"/>
    <w:rsid w:val="004B5EBE"/>
    <w:rsid w:val="004B5F94"/>
    <w:rsid w:val="004B637F"/>
    <w:rsid w:val="004B646A"/>
    <w:rsid w:val="004B66DE"/>
    <w:rsid w:val="004B6B27"/>
    <w:rsid w:val="004B71D1"/>
    <w:rsid w:val="004B75FB"/>
    <w:rsid w:val="004C0433"/>
    <w:rsid w:val="004C0FA7"/>
    <w:rsid w:val="004C1395"/>
    <w:rsid w:val="004C160B"/>
    <w:rsid w:val="004C1E19"/>
    <w:rsid w:val="004C1FAA"/>
    <w:rsid w:val="004C20FB"/>
    <w:rsid w:val="004C27C4"/>
    <w:rsid w:val="004C2A98"/>
    <w:rsid w:val="004C316A"/>
    <w:rsid w:val="004C3170"/>
    <w:rsid w:val="004C33EF"/>
    <w:rsid w:val="004C34E4"/>
    <w:rsid w:val="004C3503"/>
    <w:rsid w:val="004C3697"/>
    <w:rsid w:val="004C3953"/>
    <w:rsid w:val="004C3DA6"/>
    <w:rsid w:val="004C4201"/>
    <w:rsid w:val="004C4854"/>
    <w:rsid w:val="004C4B56"/>
    <w:rsid w:val="004C50BE"/>
    <w:rsid w:val="004C55F0"/>
    <w:rsid w:val="004C5857"/>
    <w:rsid w:val="004C5D37"/>
    <w:rsid w:val="004C62ED"/>
    <w:rsid w:val="004C62EF"/>
    <w:rsid w:val="004C6A8E"/>
    <w:rsid w:val="004C6BD6"/>
    <w:rsid w:val="004C6DA5"/>
    <w:rsid w:val="004C7304"/>
    <w:rsid w:val="004C76E8"/>
    <w:rsid w:val="004D0357"/>
    <w:rsid w:val="004D044A"/>
    <w:rsid w:val="004D0832"/>
    <w:rsid w:val="004D08D7"/>
    <w:rsid w:val="004D0A0F"/>
    <w:rsid w:val="004D0FAD"/>
    <w:rsid w:val="004D1419"/>
    <w:rsid w:val="004D15EF"/>
    <w:rsid w:val="004D1862"/>
    <w:rsid w:val="004D1F40"/>
    <w:rsid w:val="004D21F0"/>
    <w:rsid w:val="004D23CB"/>
    <w:rsid w:val="004D25CD"/>
    <w:rsid w:val="004D28A0"/>
    <w:rsid w:val="004D2980"/>
    <w:rsid w:val="004D2A5A"/>
    <w:rsid w:val="004D2F5A"/>
    <w:rsid w:val="004D2F83"/>
    <w:rsid w:val="004D2F8E"/>
    <w:rsid w:val="004D312A"/>
    <w:rsid w:val="004D3632"/>
    <w:rsid w:val="004D3C85"/>
    <w:rsid w:val="004D40E2"/>
    <w:rsid w:val="004D42FF"/>
    <w:rsid w:val="004D44A4"/>
    <w:rsid w:val="004D477F"/>
    <w:rsid w:val="004D493B"/>
    <w:rsid w:val="004D50D2"/>
    <w:rsid w:val="004D52B8"/>
    <w:rsid w:val="004D53BC"/>
    <w:rsid w:val="004D54AC"/>
    <w:rsid w:val="004D55A1"/>
    <w:rsid w:val="004D57D1"/>
    <w:rsid w:val="004D58EF"/>
    <w:rsid w:val="004D58F6"/>
    <w:rsid w:val="004D59F9"/>
    <w:rsid w:val="004D5A67"/>
    <w:rsid w:val="004D5D12"/>
    <w:rsid w:val="004D5E95"/>
    <w:rsid w:val="004D63B5"/>
    <w:rsid w:val="004D65AB"/>
    <w:rsid w:val="004D6659"/>
    <w:rsid w:val="004D6770"/>
    <w:rsid w:val="004D681D"/>
    <w:rsid w:val="004D7336"/>
    <w:rsid w:val="004D7CDE"/>
    <w:rsid w:val="004E0167"/>
    <w:rsid w:val="004E0AD2"/>
    <w:rsid w:val="004E107A"/>
    <w:rsid w:val="004E1E40"/>
    <w:rsid w:val="004E1F25"/>
    <w:rsid w:val="004E272C"/>
    <w:rsid w:val="004E28B3"/>
    <w:rsid w:val="004E2930"/>
    <w:rsid w:val="004E2951"/>
    <w:rsid w:val="004E3078"/>
    <w:rsid w:val="004E3085"/>
    <w:rsid w:val="004E3090"/>
    <w:rsid w:val="004E38AC"/>
    <w:rsid w:val="004E38EA"/>
    <w:rsid w:val="004E3B85"/>
    <w:rsid w:val="004E3F9E"/>
    <w:rsid w:val="004E4357"/>
    <w:rsid w:val="004E43E2"/>
    <w:rsid w:val="004E4691"/>
    <w:rsid w:val="004E485A"/>
    <w:rsid w:val="004E4B30"/>
    <w:rsid w:val="004E4FED"/>
    <w:rsid w:val="004E501C"/>
    <w:rsid w:val="004E5408"/>
    <w:rsid w:val="004E55E3"/>
    <w:rsid w:val="004E5705"/>
    <w:rsid w:val="004E572B"/>
    <w:rsid w:val="004E576E"/>
    <w:rsid w:val="004E58F9"/>
    <w:rsid w:val="004E59E6"/>
    <w:rsid w:val="004E5A0E"/>
    <w:rsid w:val="004E5EA4"/>
    <w:rsid w:val="004E5EFA"/>
    <w:rsid w:val="004E5F01"/>
    <w:rsid w:val="004E63BD"/>
    <w:rsid w:val="004E655C"/>
    <w:rsid w:val="004E6659"/>
    <w:rsid w:val="004E6695"/>
    <w:rsid w:val="004E6934"/>
    <w:rsid w:val="004E6BB3"/>
    <w:rsid w:val="004E7183"/>
    <w:rsid w:val="004E71B3"/>
    <w:rsid w:val="004E7308"/>
    <w:rsid w:val="004E7333"/>
    <w:rsid w:val="004F02A1"/>
    <w:rsid w:val="004F0D66"/>
    <w:rsid w:val="004F14A4"/>
    <w:rsid w:val="004F1549"/>
    <w:rsid w:val="004F1980"/>
    <w:rsid w:val="004F199D"/>
    <w:rsid w:val="004F1F2B"/>
    <w:rsid w:val="004F22DD"/>
    <w:rsid w:val="004F23C8"/>
    <w:rsid w:val="004F25A6"/>
    <w:rsid w:val="004F28D7"/>
    <w:rsid w:val="004F2983"/>
    <w:rsid w:val="004F3B3B"/>
    <w:rsid w:val="004F3C98"/>
    <w:rsid w:val="004F43F3"/>
    <w:rsid w:val="004F4ABF"/>
    <w:rsid w:val="004F4B96"/>
    <w:rsid w:val="004F4C13"/>
    <w:rsid w:val="004F5558"/>
    <w:rsid w:val="004F5766"/>
    <w:rsid w:val="004F59B0"/>
    <w:rsid w:val="004F5A69"/>
    <w:rsid w:val="004F5B80"/>
    <w:rsid w:val="004F6101"/>
    <w:rsid w:val="004F61EB"/>
    <w:rsid w:val="004F626B"/>
    <w:rsid w:val="004F6DB5"/>
    <w:rsid w:val="004F79EF"/>
    <w:rsid w:val="00500251"/>
    <w:rsid w:val="00500787"/>
    <w:rsid w:val="005007CF"/>
    <w:rsid w:val="00500A4A"/>
    <w:rsid w:val="00500A9B"/>
    <w:rsid w:val="00500BDD"/>
    <w:rsid w:val="00501160"/>
    <w:rsid w:val="00501D69"/>
    <w:rsid w:val="00501FF6"/>
    <w:rsid w:val="005025D0"/>
    <w:rsid w:val="00502752"/>
    <w:rsid w:val="005027A5"/>
    <w:rsid w:val="00502A0E"/>
    <w:rsid w:val="00502A46"/>
    <w:rsid w:val="00503404"/>
    <w:rsid w:val="0050397F"/>
    <w:rsid w:val="00504853"/>
    <w:rsid w:val="00504C9B"/>
    <w:rsid w:val="005053F1"/>
    <w:rsid w:val="00505496"/>
    <w:rsid w:val="00505542"/>
    <w:rsid w:val="00506217"/>
    <w:rsid w:val="0050693D"/>
    <w:rsid w:val="00506A83"/>
    <w:rsid w:val="00506CCA"/>
    <w:rsid w:val="00506F13"/>
    <w:rsid w:val="00506F28"/>
    <w:rsid w:val="0050704D"/>
    <w:rsid w:val="00507175"/>
    <w:rsid w:val="005077D1"/>
    <w:rsid w:val="00507A7F"/>
    <w:rsid w:val="00507D4A"/>
    <w:rsid w:val="005103E5"/>
    <w:rsid w:val="0051049B"/>
    <w:rsid w:val="00510A0C"/>
    <w:rsid w:val="00510C2D"/>
    <w:rsid w:val="00510DDC"/>
    <w:rsid w:val="0051118F"/>
    <w:rsid w:val="0051129A"/>
    <w:rsid w:val="005112E8"/>
    <w:rsid w:val="00511519"/>
    <w:rsid w:val="005116A3"/>
    <w:rsid w:val="00511B66"/>
    <w:rsid w:val="00511D3A"/>
    <w:rsid w:val="00511E41"/>
    <w:rsid w:val="0051201B"/>
    <w:rsid w:val="00512129"/>
    <w:rsid w:val="005121F4"/>
    <w:rsid w:val="00512A3D"/>
    <w:rsid w:val="00512F2A"/>
    <w:rsid w:val="0051357C"/>
    <w:rsid w:val="00513635"/>
    <w:rsid w:val="005136E4"/>
    <w:rsid w:val="00513A97"/>
    <w:rsid w:val="00513ACB"/>
    <w:rsid w:val="00513E7A"/>
    <w:rsid w:val="00514A65"/>
    <w:rsid w:val="00514B96"/>
    <w:rsid w:val="00514FC1"/>
    <w:rsid w:val="0051532C"/>
    <w:rsid w:val="00515362"/>
    <w:rsid w:val="00515A62"/>
    <w:rsid w:val="00515D00"/>
    <w:rsid w:val="00515F9D"/>
    <w:rsid w:val="0051619B"/>
    <w:rsid w:val="00516266"/>
    <w:rsid w:val="00516468"/>
    <w:rsid w:val="0051685A"/>
    <w:rsid w:val="00516863"/>
    <w:rsid w:val="00516D6C"/>
    <w:rsid w:val="0051789A"/>
    <w:rsid w:val="00520066"/>
    <w:rsid w:val="00520076"/>
    <w:rsid w:val="005201F3"/>
    <w:rsid w:val="005203E6"/>
    <w:rsid w:val="005204C9"/>
    <w:rsid w:val="00520A72"/>
    <w:rsid w:val="00520E0B"/>
    <w:rsid w:val="00521A5B"/>
    <w:rsid w:val="00521AF4"/>
    <w:rsid w:val="00521B4E"/>
    <w:rsid w:val="005224FA"/>
    <w:rsid w:val="0052260A"/>
    <w:rsid w:val="005227F1"/>
    <w:rsid w:val="00522E2E"/>
    <w:rsid w:val="0052367F"/>
    <w:rsid w:val="00523D01"/>
    <w:rsid w:val="0052400B"/>
    <w:rsid w:val="00524511"/>
    <w:rsid w:val="005245F4"/>
    <w:rsid w:val="005247FC"/>
    <w:rsid w:val="00524C0A"/>
    <w:rsid w:val="00524C28"/>
    <w:rsid w:val="00524EB5"/>
    <w:rsid w:val="0052538E"/>
    <w:rsid w:val="00525AF9"/>
    <w:rsid w:val="00525C66"/>
    <w:rsid w:val="00525DFB"/>
    <w:rsid w:val="00525FB0"/>
    <w:rsid w:val="0052604C"/>
    <w:rsid w:val="00526D35"/>
    <w:rsid w:val="00526E79"/>
    <w:rsid w:val="00526FD8"/>
    <w:rsid w:val="005272EC"/>
    <w:rsid w:val="005273FE"/>
    <w:rsid w:val="00527CE9"/>
    <w:rsid w:val="00527E58"/>
    <w:rsid w:val="00527F06"/>
    <w:rsid w:val="0053023B"/>
    <w:rsid w:val="0053050D"/>
    <w:rsid w:val="005306AB"/>
    <w:rsid w:val="00530839"/>
    <w:rsid w:val="005308A6"/>
    <w:rsid w:val="005308F4"/>
    <w:rsid w:val="00530C48"/>
    <w:rsid w:val="00531069"/>
    <w:rsid w:val="00531184"/>
    <w:rsid w:val="005321FB"/>
    <w:rsid w:val="0053228D"/>
    <w:rsid w:val="0053230B"/>
    <w:rsid w:val="0053245C"/>
    <w:rsid w:val="0053256A"/>
    <w:rsid w:val="005326FD"/>
    <w:rsid w:val="00532B84"/>
    <w:rsid w:val="00533205"/>
    <w:rsid w:val="00533670"/>
    <w:rsid w:val="00533C76"/>
    <w:rsid w:val="005340CA"/>
    <w:rsid w:val="0053424B"/>
    <w:rsid w:val="005342EE"/>
    <w:rsid w:val="005343F4"/>
    <w:rsid w:val="00534585"/>
    <w:rsid w:val="00534DD2"/>
    <w:rsid w:val="00534E03"/>
    <w:rsid w:val="00534E15"/>
    <w:rsid w:val="00534F18"/>
    <w:rsid w:val="00534F80"/>
    <w:rsid w:val="00535008"/>
    <w:rsid w:val="005351B9"/>
    <w:rsid w:val="0053521C"/>
    <w:rsid w:val="00535312"/>
    <w:rsid w:val="0053548A"/>
    <w:rsid w:val="00535919"/>
    <w:rsid w:val="005359F8"/>
    <w:rsid w:val="00535B55"/>
    <w:rsid w:val="00535E91"/>
    <w:rsid w:val="005365A7"/>
    <w:rsid w:val="005367DF"/>
    <w:rsid w:val="00536931"/>
    <w:rsid w:val="00536A29"/>
    <w:rsid w:val="00537191"/>
    <w:rsid w:val="00537215"/>
    <w:rsid w:val="00537502"/>
    <w:rsid w:val="005379A0"/>
    <w:rsid w:val="0054031A"/>
    <w:rsid w:val="00540356"/>
    <w:rsid w:val="0054064C"/>
    <w:rsid w:val="00540EA3"/>
    <w:rsid w:val="005410ED"/>
    <w:rsid w:val="00541407"/>
    <w:rsid w:val="00541F50"/>
    <w:rsid w:val="0054200F"/>
    <w:rsid w:val="0054251D"/>
    <w:rsid w:val="0054288B"/>
    <w:rsid w:val="00542B0A"/>
    <w:rsid w:val="005432B9"/>
    <w:rsid w:val="005434E2"/>
    <w:rsid w:val="00543616"/>
    <w:rsid w:val="00543637"/>
    <w:rsid w:val="0054394B"/>
    <w:rsid w:val="00543B41"/>
    <w:rsid w:val="0054403B"/>
    <w:rsid w:val="00544125"/>
    <w:rsid w:val="00544361"/>
    <w:rsid w:val="005445D6"/>
    <w:rsid w:val="0054485A"/>
    <w:rsid w:val="00544878"/>
    <w:rsid w:val="00544B43"/>
    <w:rsid w:val="00544C24"/>
    <w:rsid w:val="00544CE8"/>
    <w:rsid w:val="00544D61"/>
    <w:rsid w:val="00544DA5"/>
    <w:rsid w:val="00544E54"/>
    <w:rsid w:val="00545546"/>
    <w:rsid w:val="00545C50"/>
    <w:rsid w:val="00545DED"/>
    <w:rsid w:val="005469F7"/>
    <w:rsid w:val="005472BE"/>
    <w:rsid w:val="005476DD"/>
    <w:rsid w:val="005478E5"/>
    <w:rsid w:val="00547CDC"/>
    <w:rsid w:val="00547F34"/>
    <w:rsid w:val="005500E4"/>
    <w:rsid w:val="005505CA"/>
    <w:rsid w:val="005506F0"/>
    <w:rsid w:val="0055070A"/>
    <w:rsid w:val="005509EC"/>
    <w:rsid w:val="00550C6F"/>
    <w:rsid w:val="00550EA8"/>
    <w:rsid w:val="00550FD9"/>
    <w:rsid w:val="0055127F"/>
    <w:rsid w:val="00551560"/>
    <w:rsid w:val="0055184F"/>
    <w:rsid w:val="00551CF0"/>
    <w:rsid w:val="00551F52"/>
    <w:rsid w:val="00551F53"/>
    <w:rsid w:val="0055232C"/>
    <w:rsid w:val="005523E0"/>
    <w:rsid w:val="005526AA"/>
    <w:rsid w:val="00552D37"/>
    <w:rsid w:val="005537FC"/>
    <w:rsid w:val="005539D2"/>
    <w:rsid w:val="00553D30"/>
    <w:rsid w:val="00553E32"/>
    <w:rsid w:val="005543BA"/>
    <w:rsid w:val="005543D2"/>
    <w:rsid w:val="00554D58"/>
    <w:rsid w:val="005550E3"/>
    <w:rsid w:val="005565E5"/>
    <w:rsid w:val="0055676D"/>
    <w:rsid w:val="00556AE9"/>
    <w:rsid w:val="00556B52"/>
    <w:rsid w:val="00556BFF"/>
    <w:rsid w:val="00556E30"/>
    <w:rsid w:val="005570FA"/>
    <w:rsid w:val="00557B70"/>
    <w:rsid w:val="00557BCD"/>
    <w:rsid w:val="00557DE4"/>
    <w:rsid w:val="0056004B"/>
    <w:rsid w:val="00560244"/>
    <w:rsid w:val="00560861"/>
    <w:rsid w:val="00560C00"/>
    <w:rsid w:val="00560DA4"/>
    <w:rsid w:val="005610B2"/>
    <w:rsid w:val="005616E3"/>
    <w:rsid w:val="0056174C"/>
    <w:rsid w:val="005619CC"/>
    <w:rsid w:val="00561C9D"/>
    <w:rsid w:val="00561CC4"/>
    <w:rsid w:val="00561D6D"/>
    <w:rsid w:val="00562161"/>
    <w:rsid w:val="00562604"/>
    <w:rsid w:val="00562696"/>
    <w:rsid w:val="00562906"/>
    <w:rsid w:val="00562ACF"/>
    <w:rsid w:val="00562FF0"/>
    <w:rsid w:val="0056309C"/>
    <w:rsid w:val="00563265"/>
    <w:rsid w:val="00563327"/>
    <w:rsid w:val="00563A36"/>
    <w:rsid w:val="00563A7C"/>
    <w:rsid w:val="00563BB5"/>
    <w:rsid w:val="00563DB8"/>
    <w:rsid w:val="005647A4"/>
    <w:rsid w:val="00564B29"/>
    <w:rsid w:val="00564F28"/>
    <w:rsid w:val="00565739"/>
    <w:rsid w:val="00565A36"/>
    <w:rsid w:val="00565C5C"/>
    <w:rsid w:val="00565FE8"/>
    <w:rsid w:val="005660C0"/>
    <w:rsid w:val="005663BA"/>
    <w:rsid w:val="0056642E"/>
    <w:rsid w:val="00566610"/>
    <w:rsid w:val="005666D7"/>
    <w:rsid w:val="0056678B"/>
    <w:rsid w:val="005667CF"/>
    <w:rsid w:val="00566C1E"/>
    <w:rsid w:val="00566D44"/>
    <w:rsid w:val="00566DC2"/>
    <w:rsid w:val="0056724B"/>
    <w:rsid w:val="005674E1"/>
    <w:rsid w:val="00567EDC"/>
    <w:rsid w:val="0057020F"/>
    <w:rsid w:val="005704E6"/>
    <w:rsid w:val="0057055D"/>
    <w:rsid w:val="00570827"/>
    <w:rsid w:val="00570AB9"/>
    <w:rsid w:val="00570C78"/>
    <w:rsid w:val="00570CA7"/>
    <w:rsid w:val="00570D8B"/>
    <w:rsid w:val="00570F82"/>
    <w:rsid w:val="0057101E"/>
    <w:rsid w:val="00571138"/>
    <w:rsid w:val="00571278"/>
    <w:rsid w:val="00571665"/>
    <w:rsid w:val="00572031"/>
    <w:rsid w:val="00572095"/>
    <w:rsid w:val="00572876"/>
    <w:rsid w:val="00572BBF"/>
    <w:rsid w:val="00573158"/>
    <w:rsid w:val="00573673"/>
    <w:rsid w:val="00573BCC"/>
    <w:rsid w:val="00573F9A"/>
    <w:rsid w:val="005742D8"/>
    <w:rsid w:val="005743E7"/>
    <w:rsid w:val="00574832"/>
    <w:rsid w:val="00574AF9"/>
    <w:rsid w:val="00574E07"/>
    <w:rsid w:val="00574E09"/>
    <w:rsid w:val="00575210"/>
    <w:rsid w:val="00575DA6"/>
    <w:rsid w:val="00575E4C"/>
    <w:rsid w:val="00575F8B"/>
    <w:rsid w:val="005765DD"/>
    <w:rsid w:val="00576638"/>
    <w:rsid w:val="005767AF"/>
    <w:rsid w:val="0057683E"/>
    <w:rsid w:val="00576CC0"/>
    <w:rsid w:val="00576CF1"/>
    <w:rsid w:val="00577394"/>
    <w:rsid w:val="0057748C"/>
    <w:rsid w:val="005777F7"/>
    <w:rsid w:val="00577945"/>
    <w:rsid w:val="00577A08"/>
    <w:rsid w:val="00577A3A"/>
    <w:rsid w:val="00577A86"/>
    <w:rsid w:val="00577B31"/>
    <w:rsid w:val="00577DE4"/>
    <w:rsid w:val="0058029E"/>
    <w:rsid w:val="00580862"/>
    <w:rsid w:val="005808A1"/>
    <w:rsid w:val="005808AA"/>
    <w:rsid w:val="005809A6"/>
    <w:rsid w:val="00580C89"/>
    <w:rsid w:val="00581485"/>
    <w:rsid w:val="005814E8"/>
    <w:rsid w:val="00581F6C"/>
    <w:rsid w:val="00582310"/>
    <w:rsid w:val="005827FC"/>
    <w:rsid w:val="0058286C"/>
    <w:rsid w:val="00583717"/>
    <w:rsid w:val="005839FA"/>
    <w:rsid w:val="00583D1E"/>
    <w:rsid w:val="00583E33"/>
    <w:rsid w:val="0058404B"/>
    <w:rsid w:val="00584173"/>
    <w:rsid w:val="005843C7"/>
    <w:rsid w:val="005843F6"/>
    <w:rsid w:val="005844AF"/>
    <w:rsid w:val="005845E0"/>
    <w:rsid w:val="00584A5C"/>
    <w:rsid w:val="00584D26"/>
    <w:rsid w:val="00584D67"/>
    <w:rsid w:val="005852ED"/>
    <w:rsid w:val="00585404"/>
    <w:rsid w:val="005854D6"/>
    <w:rsid w:val="00585B17"/>
    <w:rsid w:val="00585CCD"/>
    <w:rsid w:val="00586244"/>
    <w:rsid w:val="00586468"/>
    <w:rsid w:val="00586700"/>
    <w:rsid w:val="0058682C"/>
    <w:rsid w:val="00586936"/>
    <w:rsid w:val="00586F5C"/>
    <w:rsid w:val="00587672"/>
    <w:rsid w:val="00587921"/>
    <w:rsid w:val="00587A9B"/>
    <w:rsid w:val="00587F2D"/>
    <w:rsid w:val="005902AC"/>
    <w:rsid w:val="00590A64"/>
    <w:rsid w:val="00590E7A"/>
    <w:rsid w:val="00591337"/>
    <w:rsid w:val="00591385"/>
    <w:rsid w:val="00591722"/>
    <w:rsid w:val="00591A12"/>
    <w:rsid w:val="00591C3A"/>
    <w:rsid w:val="00591F5E"/>
    <w:rsid w:val="00591FDE"/>
    <w:rsid w:val="00592384"/>
    <w:rsid w:val="005924C2"/>
    <w:rsid w:val="00592C20"/>
    <w:rsid w:val="00592C47"/>
    <w:rsid w:val="00592DE9"/>
    <w:rsid w:val="00592FD3"/>
    <w:rsid w:val="00593B79"/>
    <w:rsid w:val="00593BAA"/>
    <w:rsid w:val="00593E41"/>
    <w:rsid w:val="005942CA"/>
    <w:rsid w:val="00594521"/>
    <w:rsid w:val="00594839"/>
    <w:rsid w:val="00594D61"/>
    <w:rsid w:val="00594E9E"/>
    <w:rsid w:val="0059552C"/>
    <w:rsid w:val="005955BA"/>
    <w:rsid w:val="00595959"/>
    <w:rsid w:val="00595DC1"/>
    <w:rsid w:val="00596397"/>
    <w:rsid w:val="0059680D"/>
    <w:rsid w:val="00596BE4"/>
    <w:rsid w:val="00596C05"/>
    <w:rsid w:val="00597002"/>
    <w:rsid w:val="005970BD"/>
    <w:rsid w:val="00597467"/>
    <w:rsid w:val="00597979"/>
    <w:rsid w:val="00597DF7"/>
    <w:rsid w:val="00597E37"/>
    <w:rsid w:val="00597F03"/>
    <w:rsid w:val="005A017A"/>
    <w:rsid w:val="005A01BA"/>
    <w:rsid w:val="005A069B"/>
    <w:rsid w:val="005A0827"/>
    <w:rsid w:val="005A08A5"/>
    <w:rsid w:val="005A1234"/>
    <w:rsid w:val="005A17EF"/>
    <w:rsid w:val="005A1EED"/>
    <w:rsid w:val="005A1FEC"/>
    <w:rsid w:val="005A21A2"/>
    <w:rsid w:val="005A2B4C"/>
    <w:rsid w:val="005A2C38"/>
    <w:rsid w:val="005A343A"/>
    <w:rsid w:val="005A3846"/>
    <w:rsid w:val="005A3D41"/>
    <w:rsid w:val="005A3F50"/>
    <w:rsid w:val="005A3FDC"/>
    <w:rsid w:val="005A44A6"/>
    <w:rsid w:val="005A4894"/>
    <w:rsid w:val="005A5336"/>
    <w:rsid w:val="005A5572"/>
    <w:rsid w:val="005A5D50"/>
    <w:rsid w:val="005A6114"/>
    <w:rsid w:val="005A64C8"/>
    <w:rsid w:val="005A67D3"/>
    <w:rsid w:val="005A6926"/>
    <w:rsid w:val="005A6FC4"/>
    <w:rsid w:val="005A70A6"/>
    <w:rsid w:val="005A718D"/>
    <w:rsid w:val="005A7216"/>
    <w:rsid w:val="005A76F8"/>
    <w:rsid w:val="005A7761"/>
    <w:rsid w:val="005B010B"/>
    <w:rsid w:val="005B0283"/>
    <w:rsid w:val="005B03B1"/>
    <w:rsid w:val="005B0F79"/>
    <w:rsid w:val="005B1484"/>
    <w:rsid w:val="005B15D4"/>
    <w:rsid w:val="005B1A96"/>
    <w:rsid w:val="005B1E0D"/>
    <w:rsid w:val="005B20B1"/>
    <w:rsid w:val="005B237D"/>
    <w:rsid w:val="005B26A9"/>
    <w:rsid w:val="005B2B80"/>
    <w:rsid w:val="005B35BE"/>
    <w:rsid w:val="005B37F8"/>
    <w:rsid w:val="005B38CE"/>
    <w:rsid w:val="005B3918"/>
    <w:rsid w:val="005B40C3"/>
    <w:rsid w:val="005B41B2"/>
    <w:rsid w:val="005B462C"/>
    <w:rsid w:val="005B4815"/>
    <w:rsid w:val="005B4A36"/>
    <w:rsid w:val="005B4E3E"/>
    <w:rsid w:val="005B5169"/>
    <w:rsid w:val="005B5537"/>
    <w:rsid w:val="005B5D1A"/>
    <w:rsid w:val="005B6097"/>
    <w:rsid w:val="005B629B"/>
    <w:rsid w:val="005B63B4"/>
    <w:rsid w:val="005B6609"/>
    <w:rsid w:val="005B68EC"/>
    <w:rsid w:val="005B6A08"/>
    <w:rsid w:val="005B6A46"/>
    <w:rsid w:val="005B7129"/>
    <w:rsid w:val="005B733F"/>
    <w:rsid w:val="005B7B95"/>
    <w:rsid w:val="005C134F"/>
    <w:rsid w:val="005C154A"/>
    <w:rsid w:val="005C1654"/>
    <w:rsid w:val="005C1669"/>
    <w:rsid w:val="005C1746"/>
    <w:rsid w:val="005C178B"/>
    <w:rsid w:val="005C1ED6"/>
    <w:rsid w:val="005C2222"/>
    <w:rsid w:val="005C278F"/>
    <w:rsid w:val="005C301C"/>
    <w:rsid w:val="005C32E6"/>
    <w:rsid w:val="005C33AA"/>
    <w:rsid w:val="005C3619"/>
    <w:rsid w:val="005C3815"/>
    <w:rsid w:val="005C458C"/>
    <w:rsid w:val="005C4620"/>
    <w:rsid w:val="005C46EC"/>
    <w:rsid w:val="005C4E9C"/>
    <w:rsid w:val="005C5256"/>
    <w:rsid w:val="005C5382"/>
    <w:rsid w:val="005C53ED"/>
    <w:rsid w:val="005C5889"/>
    <w:rsid w:val="005C5CE2"/>
    <w:rsid w:val="005C6168"/>
    <w:rsid w:val="005C6560"/>
    <w:rsid w:val="005C68FC"/>
    <w:rsid w:val="005C6956"/>
    <w:rsid w:val="005C6EAE"/>
    <w:rsid w:val="005C6EE3"/>
    <w:rsid w:val="005C7291"/>
    <w:rsid w:val="005C73B2"/>
    <w:rsid w:val="005C780A"/>
    <w:rsid w:val="005C793D"/>
    <w:rsid w:val="005C7B09"/>
    <w:rsid w:val="005C7D50"/>
    <w:rsid w:val="005D0269"/>
    <w:rsid w:val="005D0529"/>
    <w:rsid w:val="005D056F"/>
    <w:rsid w:val="005D09EA"/>
    <w:rsid w:val="005D0AA7"/>
    <w:rsid w:val="005D0F3F"/>
    <w:rsid w:val="005D0FF2"/>
    <w:rsid w:val="005D1284"/>
    <w:rsid w:val="005D1624"/>
    <w:rsid w:val="005D2073"/>
    <w:rsid w:val="005D20C2"/>
    <w:rsid w:val="005D29D0"/>
    <w:rsid w:val="005D2BDB"/>
    <w:rsid w:val="005D30EA"/>
    <w:rsid w:val="005D32DE"/>
    <w:rsid w:val="005D36C4"/>
    <w:rsid w:val="005D37F3"/>
    <w:rsid w:val="005D37FC"/>
    <w:rsid w:val="005D3B9E"/>
    <w:rsid w:val="005D3BEA"/>
    <w:rsid w:val="005D3C5C"/>
    <w:rsid w:val="005D3DCD"/>
    <w:rsid w:val="005D3EAA"/>
    <w:rsid w:val="005D42AB"/>
    <w:rsid w:val="005D44CD"/>
    <w:rsid w:val="005D46E3"/>
    <w:rsid w:val="005D4920"/>
    <w:rsid w:val="005D4DA4"/>
    <w:rsid w:val="005D5E4D"/>
    <w:rsid w:val="005D6061"/>
    <w:rsid w:val="005D64EF"/>
    <w:rsid w:val="005D65E7"/>
    <w:rsid w:val="005D6707"/>
    <w:rsid w:val="005D67EF"/>
    <w:rsid w:val="005D6875"/>
    <w:rsid w:val="005D6AE4"/>
    <w:rsid w:val="005D6C09"/>
    <w:rsid w:val="005D6C46"/>
    <w:rsid w:val="005D75EB"/>
    <w:rsid w:val="005D785B"/>
    <w:rsid w:val="005D79A3"/>
    <w:rsid w:val="005E033B"/>
    <w:rsid w:val="005E0352"/>
    <w:rsid w:val="005E03FA"/>
    <w:rsid w:val="005E061B"/>
    <w:rsid w:val="005E0B9B"/>
    <w:rsid w:val="005E0F77"/>
    <w:rsid w:val="005E13C5"/>
    <w:rsid w:val="005E14F1"/>
    <w:rsid w:val="005E181C"/>
    <w:rsid w:val="005E1C72"/>
    <w:rsid w:val="005E1CF8"/>
    <w:rsid w:val="005E1FE1"/>
    <w:rsid w:val="005E2229"/>
    <w:rsid w:val="005E2826"/>
    <w:rsid w:val="005E2B88"/>
    <w:rsid w:val="005E2D03"/>
    <w:rsid w:val="005E3406"/>
    <w:rsid w:val="005E34A5"/>
    <w:rsid w:val="005E35F5"/>
    <w:rsid w:val="005E387A"/>
    <w:rsid w:val="005E3997"/>
    <w:rsid w:val="005E4065"/>
    <w:rsid w:val="005E577C"/>
    <w:rsid w:val="005E5B11"/>
    <w:rsid w:val="005E5DFF"/>
    <w:rsid w:val="005E5FB2"/>
    <w:rsid w:val="005E5FF1"/>
    <w:rsid w:val="005E6068"/>
    <w:rsid w:val="005E644C"/>
    <w:rsid w:val="005E668D"/>
    <w:rsid w:val="005E69EA"/>
    <w:rsid w:val="005E76D0"/>
    <w:rsid w:val="005E77D1"/>
    <w:rsid w:val="005E79D2"/>
    <w:rsid w:val="005F036C"/>
    <w:rsid w:val="005F0D3A"/>
    <w:rsid w:val="005F170E"/>
    <w:rsid w:val="005F1861"/>
    <w:rsid w:val="005F1A40"/>
    <w:rsid w:val="005F22AB"/>
    <w:rsid w:val="005F23C7"/>
    <w:rsid w:val="005F263F"/>
    <w:rsid w:val="005F29F9"/>
    <w:rsid w:val="005F318A"/>
    <w:rsid w:val="005F3638"/>
    <w:rsid w:val="005F374D"/>
    <w:rsid w:val="005F386F"/>
    <w:rsid w:val="005F3E9F"/>
    <w:rsid w:val="005F4035"/>
    <w:rsid w:val="005F4040"/>
    <w:rsid w:val="005F4559"/>
    <w:rsid w:val="005F4694"/>
    <w:rsid w:val="005F4832"/>
    <w:rsid w:val="005F5155"/>
    <w:rsid w:val="005F52B0"/>
    <w:rsid w:val="005F54F2"/>
    <w:rsid w:val="005F55C1"/>
    <w:rsid w:val="005F5C13"/>
    <w:rsid w:val="005F5C9F"/>
    <w:rsid w:val="005F6263"/>
    <w:rsid w:val="005F6321"/>
    <w:rsid w:val="005F64E8"/>
    <w:rsid w:val="005F6997"/>
    <w:rsid w:val="005F6ABF"/>
    <w:rsid w:val="005F6B2B"/>
    <w:rsid w:val="005F7250"/>
    <w:rsid w:val="005F7366"/>
    <w:rsid w:val="005F79C4"/>
    <w:rsid w:val="006004D2"/>
    <w:rsid w:val="00600543"/>
    <w:rsid w:val="006005F4"/>
    <w:rsid w:val="00600672"/>
    <w:rsid w:val="00600AEC"/>
    <w:rsid w:val="00600C66"/>
    <w:rsid w:val="00600E76"/>
    <w:rsid w:val="0060102A"/>
    <w:rsid w:val="0060107D"/>
    <w:rsid w:val="006010C7"/>
    <w:rsid w:val="006014A8"/>
    <w:rsid w:val="00601931"/>
    <w:rsid w:val="00601B90"/>
    <w:rsid w:val="00601C87"/>
    <w:rsid w:val="0060267F"/>
    <w:rsid w:val="006028B6"/>
    <w:rsid w:val="0060298D"/>
    <w:rsid w:val="00602E5A"/>
    <w:rsid w:val="0060321C"/>
    <w:rsid w:val="006038EE"/>
    <w:rsid w:val="006039FE"/>
    <w:rsid w:val="00603B63"/>
    <w:rsid w:val="00603E89"/>
    <w:rsid w:val="006047EF"/>
    <w:rsid w:val="0060480D"/>
    <w:rsid w:val="006049B5"/>
    <w:rsid w:val="00605366"/>
    <w:rsid w:val="006056C2"/>
    <w:rsid w:val="006058FA"/>
    <w:rsid w:val="006059CC"/>
    <w:rsid w:val="00605ECA"/>
    <w:rsid w:val="00606317"/>
    <w:rsid w:val="0060693A"/>
    <w:rsid w:val="00606B71"/>
    <w:rsid w:val="006073B4"/>
    <w:rsid w:val="00607780"/>
    <w:rsid w:val="006079DC"/>
    <w:rsid w:val="00607A80"/>
    <w:rsid w:val="006104F8"/>
    <w:rsid w:val="006119C4"/>
    <w:rsid w:val="00611CF7"/>
    <w:rsid w:val="00612351"/>
    <w:rsid w:val="006124F1"/>
    <w:rsid w:val="00612A01"/>
    <w:rsid w:val="006133F2"/>
    <w:rsid w:val="006137A7"/>
    <w:rsid w:val="0061395E"/>
    <w:rsid w:val="00613968"/>
    <w:rsid w:val="00613ACE"/>
    <w:rsid w:val="00613BEB"/>
    <w:rsid w:val="00613FBB"/>
    <w:rsid w:val="0061573B"/>
    <w:rsid w:val="00615F65"/>
    <w:rsid w:val="00616120"/>
    <w:rsid w:val="00616194"/>
    <w:rsid w:val="006165CD"/>
    <w:rsid w:val="00616899"/>
    <w:rsid w:val="0061697B"/>
    <w:rsid w:val="00616BAF"/>
    <w:rsid w:val="00616D17"/>
    <w:rsid w:val="00616D6D"/>
    <w:rsid w:val="0061728D"/>
    <w:rsid w:val="006176B1"/>
    <w:rsid w:val="00617780"/>
    <w:rsid w:val="0061781E"/>
    <w:rsid w:val="00617C60"/>
    <w:rsid w:val="00617EFB"/>
    <w:rsid w:val="0062025F"/>
    <w:rsid w:val="006202CD"/>
    <w:rsid w:val="00620341"/>
    <w:rsid w:val="0062036E"/>
    <w:rsid w:val="00620C77"/>
    <w:rsid w:val="00621041"/>
    <w:rsid w:val="00621518"/>
    <w:rsid w:val="006215B3"/>
    <w:rsid w:val="006215E6"/>
    <w:rsid w:val="006216C8"/>
    <w:rsid w:val="00621912"/>
    <w:rsid w:val="00621971"/>
    <w:rsid w:val="00621B8C"/>
    <w:rsid w:val="00621EA2"/>
    <w:rsid w:val="006220CB"/>
    <w:rsid w:val="006221D4"/>
    <w:rsid w:val="006221FE"/>
    <w:rsid w:val="00622214"/>
    <w:rsid w:val="00622267"/>
    <w:rsid w:val="00622334"/>
    <w:rsid w:val="006223BE"/>
    <w:rsid w:val="0062257D"/>
    <w:rsid w:val="0062258D"/>
    <w:rsid w:val="00622B81"/>
    <w:rsid w:val="00622C7E"/>
    <w:rsid w:val="00622F03"/>
    <w:rsid w:val="00623A93"/>
    <w:rsid w:val="00623AB5"/>
    <w:rsid w:val="00623B2D"/>
    <w:rsid w:val="00623D77"/>
    <w:rsid w:val="006240DC"/>
    <w:rsid w:val="0062418D"/>
    <w:rsid w:val="006245EA"/>
    <w:rsid w:val="0062484B"/>
    <w:rsid w:val="00624A60"/>
    <w:rsid w:val="006250D7"/>
    <w:rsid w:val="00625206"/>
    <w:rsid w:val="00625690"/>
    <w:rsid w:val="0062578B"/>
    <w:rsid w:val="006260FE"/>
    <w:rsid w:val="0062614E"/>
    <w:rsid w:val="00626497"/>
    <w:rsid w:val="00626784"/>
    <w:rsid w:val="00626C25"/>
    <w:rsid w:val="006277F3"/>
    <w:rsid w:val="00627A82"/>
    <w:rsid w:val="00627D87"/>
    <w:rsid w:val="006300F5"/>
    <w:rsid w:val="0063017B"/>
    <w:rsid w:val="00630355"/>
    <w:rsid w:val="00630584"/>
    <w:rsid w:val="006307B6"/>
    <w:rsid w:val="00630F90"/>
    <w:rsid w:val="00631CAE"/>
    <w:rsid w:val="00631E08"/>
    <w:rsid w:val="006321E8"/>
    <w:rsid w:val="00632516"/>
    <w:rsid w:val="0063260A"/>
    <w:rsid w:val="00632B13"/>
    <w:rsid w:val="00632C6B"/>
    <w:rsid w:val="006332C1"/>
    <w:rsid w:val="006338CB"/>
    <w:rsid w:val="00633A21"/>
    <w:rsid w:val="00633BCB"/>
    <w:rsid w:val="00633D16"/>
    <w:rsid w:val="00633DC6"/>
    <w:rsid w:val="00634082"/>
    <w:rsid w:val="0063420F"/>
    <w:rsid w:val="006344FF"/>
    <w:rsid w:val="006345F8"/>
    <w:rsid w:val="0063490F"/>
    <w:rsid w:val="00634FE6"/>
    <w:rsid w:val="006350BB"/>
    <w:rsid w:val="006355BB"/>
    <w:rsid w:val="006355F5"/>
    <w:rsid w:val="00635670"/>
    <w:rsid w:val="00635742"/>
    <w:rsid w:val="0063584E"/>
    <w:rsid w:val="00635BBE"/>
    <w:rsid w:val="00635C0F"/>
    <w:rsid w:val="00635D46"/>
    <w:rsid w:val="0063603F"/>
    <w:rsid w:val="0063610E"/>
    <w:rsid w:val="0063648C"/>
    <w:rsid w:val="006365CB"/>
    <w:rsid w:val="00636663"/>
    <w:rsid w:val="006369EC"/>
    <w:rsid w:val="00636A9B"/>
    <w:rsid w:val="00636CF9"/>
    <w:rsid w:val="00636D51"/>
    <w:rsid w:val="00636DE6"/>
    <w:rsid w:val="00636E5E"/>
    <w:rsid w:val="0063706D"/>
    <w:rsid w:val="00637088"/>
    <w:rsid w:val="00637124"/>
    <w:rsid w:val="00637270"/>
    <w:rsid w:val="00637357"/>
    <w:rsid w:val="0063744A"/>
    <w:rsid w:val="00637700"/>
    <w:rsid w:val="00637824"/>
    <w:rsid w:val="00637952"/>
    <w:rsid w:val="00640B8B"/>
    <w:rsid w:val="00640CD5"/>
    <w:rsid w:val="00641050"/>
    <w:rsid w:val="006411D1"/>
    <w:rsid w:val="006419C2"/>
    <w:rsid w:val="00642079"/>
    <w:rsid w:val="0064252B"/>
    <w:rsid w:val="006425E9"/>
    <w:rsid w:val="00642889"/>
    <w:rsid w:val="00642971"/>
    <w:rsid w:val="00642A05"/>
    <w:rsid w:val="00642FF2"/>
    <w:rsid w:val="006433A9"/>
    <w:rsid w:val="00643484"/>
    <w:rsid w:val="00643532"/>
    <w:rsid w:val="00643759"/>
    <w:rsid w:val="006438E8"/>
    <w:rsid w:val="00643924"/>
    <w:rsid w:val="00643991"/>
    <w:rsid w:val="00643ED0"/>
    <w:rsid w:val="00643F02"/>
    <w:rsid w:val="00644569"/>
    <w:rsid w:val="0064486B"/>
    <w:rsid w:val="006452B9"/>
    <w:rsid w:val="0064539C"/>
    <w:rsid w:val="00645623"/>
    <w:rsid w:val="0064573C"/>
    <w:rsid w:val="00645799"/>
    <w:rsid w:val="00645DCE"/>
    <w:rsid w:val="00645E0A"/>
    <w:rsid w:val="00645F8F"/>
    <w:rsid w:val="00645FAB"/>
    <w:rsid w:val="00645FFA"/>
    <w:rsid w:val="00646187"/>
    <w:rsid w:val="00646A3F"/>
    <w:rsid w:val="00646CD2"/>
    <w:rsid w:val="0064700B"/>
    <w:rsid w:val="006471B1"/>
    <w:rsid w:val="0064731C"/>
    <w:rsid w:val="00647C54"/>
    <w:rsid w:val="00647EF7"/>
    <w:rsid w:val="006502A6"/>
    <w:rsid w:val="00650362"/>
    <w:rsid w:val="00650514"/>
    <w:rsid w:val="006509EA"/>
    <w:rsid w:val="00650F58"/>
    <w:rsid w:val="006513DF"/>
    <w:rsid w:val="00651513"/>
    <w:rsid w:val="00651514"/>
    <w:rsid w:val="00651A7B"/>
    <w:rsid w:val="00651DF0"/>
    <w:rsid w:val="0065256C"/>
    <w:rsid w:val="00652B89"/>
    <w:rsid w:val="00652F9A"/>
    <w:rsid w:val="0065319A"/>
    <w:rsid w:val="006532EC"/>
    <w:rsid w:val="00653AD7"/>
    <w:rsid w:val="00653DF2"/>
    <w:rsid w:val="00653F2A"/>
    <w:rsid w:val="00654204"/>
    <w:rsid w:val="006544E7"/>
    <w:rsid w:val="006544EB"/>
    <w:rsid w:val="00654C37"/>
    <w:rsid w:val="00654DAE"/>
    <w:rsid w:val="006553A7"/>
    <w:rsid w:val="006556F4"/>
    <w:rsid w:val="006556FC"/>
    <w:rsid w:val="00655892"/>
    <w:rsid w:val="00655BA2"/>
    <w:rsid w:val="006560CC"/>
    <w:rsid w:val="0065627D"/>
    <w:rsid w:val="006568B9"/>
    <w:rsid w:val="00656E89"/>
    <w:rsid w:val="00657650"/>
    <w:rsid w:val="0065771A"/>
    <w:rsid w:val="00657721"/>
    <w:rsid w:val="0065777D"/>
    <w:rsid w:val="00657B62"/>
    <w:rsid w:val="00657B9C"/>
    <w:rsid w:val="00657F46"/>
    <w:rsid w:val="006601BD"/>
    <w:rsid w:val="0066025C"/>
    <w:rsid w:val="006602B9"/>
    <w:rsid w:val="006607F4"/>
    <w:rsid w:val="00660AE5"/>
    <w:rsid w:val="00660EF1"/>
    <w:rsid w:val="0066184C"/>
    <w:rsid w:val="00661942"/>
    <w:rsid w:val="0066194A"/>
    <w:rsid w:val="00661A37"/>
    <w:rsid w:val="00661D09"/>
    <w:rsid w:val="00661E54"/>
    <w:rsid w:val="0066212E"/>
    <w:rsid w:val="00662329"/>
    <w:rsid w:val="006628E7"/>
    <w:rsid w:val="00662D40"/>
    <w:rsid w:val="00662E90"/>
    <w:rsid w:val="00663088"/>
    <w:rsid w:val="0066323B"/>
    <w:rsid w:val="0066341B"/>
    <w:rsid w:val="0066358E"/>
    <w:rsid w:val="0066388B"/>
    <w:rsid w:val="00663D46"/>
    <w:rsid w:val="00664473"/>
    <w:rsid w:val="00664557"/>
    <w:rsid w:val="00664725"/>
    <w:rsid w:val="006649C3"/>
    <w:rsid w:val="00664A9B"/>
    <w:rsid w:val="00664AEE"/>
    <w:rsid w:val="00664E2E"/>
    <w:rsid w:val="006650A4"/>
    <w:rsid w:val="0066547B"/>
    <w:rsid w:val="00665A9D"/>
    <w:rsid w:val="00665ABE"/>
    <w:rsid w:val="00665C43"/>
    <w:rsid w:val="00666B82"/>
    <w:rsid w:val="00666C98"/>
    <w:rsid w:val="00666E93"/>
    <w:rsid w:val="0066709C"/>
    <w:rsid w:val="006671BF"/>
    <w:rsid w:val="0066734D"/>
    <w:rsid w:val="006677A2"/>
    <w:rsid w:val="00667883"/>
    <w:rsid w:val="00667950"/>
    <w:rsid w:val="0067010F"/>
    <w:rsid w:val="006702D6"/>
    <w:rsid w:val="0067032B"/>
    <w:rsid w:val="0067089B"/>
    <w:rsid w:val="00670BF4"/>
    <w:rsid w:val="00670C73"/>
    <w:rsid w:val="00670CEC"/>
    <w:rsid w:val="00670E36"/>
    <w:rsid w:val="0067119A"/>
    <w:rsid w:val="006711E1"/>
    <w:rsid w:val="006712C2"/>
    <w:rsid w:val="0067150F"/>
    <w:rsid w:val="00671D6A"/>
    <w:rsid w:val="00671F9C"/>
    <w:rsid w:val="00672107"/>
    <w:rsid w:val="006722E8"/>
    <w:rsid w:val="0067251E"/>
    <w:rsid w:val="006725B0"/>
    <w:rsid w:val="00672E6E"/>
    <w:rsid w:val="00672EA4"/>
    <w:rsid w:val="006735CE"/>
    <w:rsid w:val="006736AF"/>
    <w:rsid w:val="00673707"/>
    <w:rsid w:val="00673984"/>
    <w:rsid w:val="00674009"/>
    <w:rsid w:val="00674767"/>
    <w:rsid w:val="00674982"/>
    <w:rsid w:val="00674B9C"/>
    <w:rsid w:val="006754D8"/>
    <w:rsid w:val="006758F2"/>
    <w:rsid w:val="0067598D"/>
    <w:rsid w:val="00675BED"/>
    <w:rsid w:val="00676365"/>
    <w:rsid w:val="00676472"/>
    <w:rsid w:val="006765ED"/>
    <w:rsid w:val="0067673F"/>
    <w:rsid w:val="0067684C"/>
    <w:rsid w:val="00676890"/>
    <w:rsid w:val="00676D69"/>
    <w:rsid w:val="00677224"/>
    <w:rsid w:val="006772AC"/>
    <w:rsid w:val="006777B2"/>
    <w:rsid w:val="00677AF9"/>
    <w:rsid w:val="0068023C"/>
    <w:rsid w:val="006802B7"/>
    <w:rsid w:val="006806F9"/>
    <w:rsid w:val="0068092A"/>
    <w:rsid w:val="00680E34"/>
    <w:rsid w:val="006815AB"/>
    <w:rsid w:val="006816FD"/>
    <w:rsid w:val="006817C8"/>
    <w:rsid w:val="00681ABB"/>
    <w:rsid w:val="00681C7E"/>
    <w:rsid w:val="00681FA2"/>
    <w:rsid w:val="00682155"/>
    <w:rsid w:val="006822EE"/>
    <w:rsid w:val="00682409"/>
    <w:rsid w:val="006826EF"/>
    <w:rsid w:val="00682942"/>
    <w:rsid w:val="00683430"/>
    <w:rsid w:val="00683485"/>
    <w:rsid w:val="006836B9"/>
    <w:rsid w:val="0068372B"/>
    <w:rsid w:val="00683A16"/>
    <w:rsid w:val="00683DB2"/>
    <w:rsid w:val="00683E07"/>
    <w:rsid w:val="0068420B"/>
    <w:rsid w:val="00684818"/>
    <w:rsid w:val="0068495C"/>
    <w:rsid w:val="00685117"/>
    <w:rsid w:val="006855E1"/>
    <w:rsid w:val="006857A5"/>
    <w:rsid w:val="006857F8"/>
    <w:rsid w:val="00685995"/>
    <w:rsid w:val="006859D9"/>
    <w:rsid w:val="00685AC9"/>
    <w:rsid w:val="00685C90"/>
    <w:rsid w:val="00685F45"/>
    <w:rsid w:val="006868C8"/>
    <w:rsid w:val="00686A75"/>
    <w:rsid w:val="00686CCD"/>
    <w:rsid w:val="00686DBD"/>
    <w:rsid w:val="00686F11"/>
    <w:rsid w:val="00687114"/>
    <w:rsid w:val="006875BC"/>
    <w:rsid w:val="00687BE4"/>
    <w:rsid w:val="00687C33"/>
    <w:rsid w:val="00687DA7"/>
    <w:rsid w:val="00687DE3"/>
    <w:rsid w:val="00687E1C"/>
    <w:rsid w:val="0069029E"/>
    <w:rsid w:val="006902D3"/>
    <w:rsid w:val="00690309"/>
    <w:rsid w:val="00690386"/>
    <w:rsid w:val="0069097D"/>
    <w:rsid w:val="0069100D"/>
    <w:rsid w:val="0069170E"/>
    <w:rsid w:val="006917F5"/>
    <w:rsid w:val="006918D5"/>
    <w:rsid w:val="00691B5B"/>
    <w:rsid w:val="00691E8C"/>
    <w:rsid w:val="00692426"/>
    <w:rsid w:val="0069267D"/>
    <w:rsid w:val="006926DE"/>
    <w:rsid w:val="00692A1E"/>
    <w:rsid w:val="00692BB1"/>
    <w:rsid w:val="00692F09"/>
    <w:rsid w:val="00693164"/>
    <w:rsid w:val="0069362F"/>
    <w:rsid w:val="006938F1"/>
    <w:rsid w:val="00693F7B"/>
    <w:rsid w:val="00694004"/>
    <w:rsid w:val="00694268"/>
    <w:rsid w:val="00694F7C"/>
    <w:rsid w:val="00695761"/>
    <w:rsid w:val="00695B01"/>
    <w:rsid w:val="00695BDF"/>
    <w:rsid w:val="0069622E"/>
    <w:rsid w:val="00696525"/>
    <w:rsid w:val="006965BD"/>
    <w:rsid w:val="00696C0B"/>
    <w:rsid w:val="00696DA8"/>
    <w:rsid w:val="00697182"/>
    <w:rsid w:val="00697206"/>
    <w:rsid w:val="00697668"/>
    <w:rsid w:val="00697D98"/>
    <w:rsid w:val="00697F48"/>
    <w:rsid w:val="00697F7B"/>
    <w:rsid w:val="00697FD0"/>
    <w:rsid w:val="006A042F"/>
    <w:rsid w:val="006A0CFF"/>
    <w:rsid w:val="006A102C"/>
    <w:rsid w:val="006A113B"/>
    <w:rsid w:val="006A1150"/>
    <w:rsid w:val="006A1606"/>
    <w:rsid w:val="006A2118"/>
    <w:rsid w:val="006A27E9"/>
    <w:rsid w:val="006A28F5"/>
    <w:rsid w:val="006A2E0C"/>
    <w:rsid w:val="006A31D1"/>
    <w:rsid w:val="006A3319"/>
    <w:rsid w:val="006A39E2"/>
    <w:rsid w:val="006A406E"/>
    <w:rsid w:val="006A4265"/>
    <w:rsid w:val="006A4508"/>
    <w:rsid w:val="006A4638"/>
    <w:rsid w:val="006A4B7D"/>
    <w:rsid w:val="006A4F26"/>
    <w:rsid w:val="006A4F59"/>
    <w:rsid w:val="006A5402"/>
    <w:rsid w:val="006A592B"/>
    <w:rsid w:val="006A5A92"/>
    <w:rsid w:val="006A5AA2"/>
    <w:rsid w:val="006A5F6E"/>
    <w:rsid w:val="006A62B4"/>
    <w:rsid w:val="006A63D6"/>
    <w:rsid w:val="006A63D8"/>
    <w:rsid w:val="006A6A7C"/>
    <w:rsid w:val="006A6F1D"/>
    <w:rsid w:val="006A6FBE"/>
    <w:rsid w:val="006A7290"/>
    <w:rsid w:val="006A7966"/>
    <w:rsid w:val="006A7C63"/>
    <w:rsid w:val="006A7F18"/>
    <w:rsid w:val="006A7FAD"/>
    <w:rsid w:val="006B0271"/>
    <w:rsid w:val="006B0674"/>
    <w:rsid w:val="006B0987"/>
    <w:rsid w:val="006B108D"/>
    <w:rsid w:val="006B17E0"/>
    <w:rsid w:val="006B1B74"/>
    <w:rsid w:val="006B1B7A"/>
    <w:rsid w:val="006B1C91"/>
    <w:rsid w:val="006B1D2D"/>
    <w:rsid w:val="006B20AD"/>
    <w:rsid w:val="006B247A"/>
    <w:rsid w:val="006B24C0"/>
    <w:rsid w:val="006B25D2"/>
    <w:rsid w:val="006B27CF"/>
    <w:rsid w:val="006B298D"/>
    <w:rsid w:val="006B3345"/>
    <w:rsid w:val="006B35F7"/>
    <w:rsid w:val="006B36B5"/>
    <w:rsid w:val="006B36EB"/>
    <w:rsid w:val="006B36FF"/>
    <w:rsid w:val="006B3913"/>
    <w:rsid w:val="006B3B73"/>
    <w:rsid w:val="006B3C5C"/>
    <w:rsid w:val="006B3F1D"/>
    <w:rsid w:val="006B4064"/>
    <w:rsid w:val="006B4BDB"/>
    <w:rsid w:val="006B5119"/>
    <w:rsid w:val="006B5930"/>
    <w:rsid w:val="006B5BD0"/>
    <w:rsid w:val="006B5BD5"/>
    <w:rsid w:val="006B6398"/>
    <w:rsid w:val="006B64BC"/>
    <w:rsid w:val="006B655D"/>
    <w:rsid w:val="006B66F8"/>
    <w:rsid w:val="006B6C6E"/>
    <w:rsid w:val="006B6CAF"/>
    <w:rsid w:val="006B6E2C"/>
    <w:rsid w:val="006B6F28"/>
    <w:rsid w:val="006B6FFD"/>
    <w:rsid w:val="006B7031"/>
    <w:rsid w:val="006B721C"/>
    <w:rsid w:val="006C0914"/>
    <w:rsid w:val="006C09BA"/>
    <w:rsid w:val="006C0CD5"/>
    <w:rsid w:val="006C0DBF"/>
    <w:rsid w:val="006C0DFC"/>
    <w:rsid w:val="006C10DD"/>
    <w:rsid w:val="006C1282"/>
    <w:rsid w:val="006C1403"/>
    <w:rsid w:val="006C18FF"/>
    <w:rsid w:val="006C1917"/>
    <w:rsid w:val="006C20E4"/>
    <w:rsid w:val="006C2415"/>
    <w:rsid w:val="006C2438"/>
    <w:rsid w:val="006C2905"/>
    <w:rsid w:val="006C2ABA"/>
    <w:rsid w:val="006C2CE2"/>
    <w:rsid w:val="006C324D"/>
    <w:rsid w:val="006C3629"/>
    <w:rsid w:val="006C36FB"/>
    <w:rsid w:val="006C38BD"/>
    <w:rsid w:val="006C38E7"/>
    <w:rsid w:val="006C390B"/>
    <w:rsid w:val="006C4755"/>
    <w:rsid w:val="006C4939"/>
    <w:rsid w:val="006C4C5D"/>
    <w:rsid w:val="006C5083"/>
    <w:rsid w:val="006C528F"/>
    <w:rsid w:val="006C5335"/>
    <w:rsid w:val="006C552F"/>
    <w:rsid w:val="006C56C3"/>
    <w:rsid w:val="006C5993"/>
    <w:rsid w:val="006C6407"/>
    <w:rsid w:val="006C641E"/>
    <w:rsid w:val="006C65FB"/>
    <w:rsid w:val="006C6B20"/>
    <w:rsid w:val="006C6C08"/>
    <w:rsid w:val="006C7A95"/>
    <w:rsid w:val="006C7D04"/>
    <w:rsid w:val="006C7FA0"/>
    <w:rsid w:val="006D07ED"/>
    <w:rsid w:val="006D09E0"/>
    <w:rsid w:val="006D0DE2"/>
    <w:rsid w:val="006D0F4D"/>
    <w:rsid w:val="006D178D"/>
    <w:rsid w:val="006D1C33"/>
    <w:rsid w:val="006D1D21"/>
    <w:rsid w:val="006D1D5B"/>
    <w:rsid w:val="006D1E52"/>
    <w:rsid w:val="006D1F1B"/>
    <w:rsid w:val="006D2647"/>
    <w:rsid w:val="006D2AA7"/>
    <w:rsid w:val="006D2E81"/>
    <w:rsid w:val="006D313C"/>
    <w:rsid w:val="006D3380"/>
    <w:rsid w:val="006D365A"/>
    <w:rsid w:val="006D3CA9"/>
    <w:rsid w:val="006D49B8"/>
    <w:rsid w:val="006D4A35"/>
    <w:rsid w:val="006D4B3E"/>
    <w:rsid w:val="006D4D6F"/>
    <w:rsid w:val="006D50BF"/>
    <w:rsid w:val="006D5A0E"/>
    <w:rsid w:val="006D5D8A"/>
    <w:rsid w:val="006D6086"/>
    <w:rsid w:val="006D6216"/>
    <w:rsid w:val="006D6364"/>
    <w:rsid w:val="006D64AC"/>
    <w:rsid w:val="006D674C"/>
    <w:rsid w:val="006D6AB3"/>
    <w:rsid w:val="006D6E69"/>
    <w:rsid w:val="006D74FA"/>
    <w:rsid w:val="006D7618"/>
    <w:rsid w:val="006D7D1C"/>
    <w:rsid w:val="006D7DD4"/>
    <w:rsid w:val="006D7F3B"/>
    <w:rsid w:val="006E075C"/>
    <w:rsid w:val="006E0867"/>
    <w:rsid w:val="006E0888"/>
    <w:rsid w:val="006E0B22"/>
    <w:rsid w:val="006E124C"/>
    <w:rsid w:val="006E1293"/>
    <w:rsid w:val="006E19E7"/>
    <w:rsid w:val="006E22C6"/>
    <w:rsid w:val="006E24A4"/>
    <w:rsid w:val="006E2993"/>
    <w:rsid w:val="006E2D9D"/>
    <w:rsid w:val="006E30E8"/>
    <w:rsid w:val="006E346C"/>
    <w:rsid w:val="006E3629"/>
    <w:rsid w:val="006E3A92"/>
    <w:rsid w:val="006E3E5F"/>
    <w:rsid w:val="006E3EB2"/>
    <w:rsid w:val="006E3FDA"/>
    <w:rsid w:val="006E47BE"/>
    <w:rsid w:val="006E4913"/>
    <w:rsid w:val="006E4C84"/>
    <w:rsid w:val="006E4FC8"/>
    <w:rsid w:val="006E507A"/>
    <w:rsid w:val="006E578A"/>
    <w:rsid w:val="006E5E08"/>
    <w:rsid w:val="006E5EFA"/>
    <w:rsid w:val="006E62F7"/>
    <w:rsid w:val="006E6681"/>
    <w:rsid w:val="006E689B"/>
    <w:rsid w:val="006E691B"/>
    <w:rsid w:val="006E69D8"/>
    <w:rsid w:val="006E7682"/>
    <w:rsid w:val="006E7C01"/>
    <w:rsid w:val="006E7F20"/>
    <w:rsid w:val="006F0238"/>
    <w:rsid w:val="006F035D"/>
    <w:rsid w:val="006F1069"/>
    <w:rsid w:val="006F1770"/>
    <w:rsid w:val="006F1C93"/>
    <w:rsid w:val="006F1E05"/>
    <w:rsid w:val="006F1EED"/>
    <w:rsid w:val="006F2038"/>
    <w:rsid w:val="006F20A7"/>
    <w:rsid w:val="006F2982"/>
    <w:rsid w:val="006F2AFA"/>
    <w:rsid w:val="006F2CAB"/>
    <w:rsid w:val="006F2CFD"/>
    <w:rsid w:val="006F2D84"/>
    <w:rsid w:val="006F3011"/>
    <w:rsid w:val="006F36A2"/>
    <w:rsid w:val="006F38F4"/>
    <w:rsid w:val="006F39AD"/>
    <w:rsid w:val="006F410A"/>
    <w:rsid w:val="006F432B"/>
    <w:rsid w:val="006F4394"/>
    <w:rsid w:val="006F50A4"/>
    <w:rsid w:val="006F50D9"/>
    <w:rsid w:val="006F51EF"/>
    <w:rsid w:val="006F53E3"/>
    <w:rsid w:val="006F55D9"/>
    <w:rsid w:val="006F593F"/>
    <w:rsid w:val="006F59E6"/>
    <w:rsid w:val="006F5A8E"/>
    <w:rsid w:val="006F632C"/>
    <w:rsid w:val="006F65F2"/>
    <w:rsid w:val="006F6A16"/>
    <w:rsid w:val="006F6A2E"/>
    <w:rsid w:val="006F6D4E"/>
    <w:rsid w:val="006F6FD3"/>
    <w:rsid w:val="006F70F3"/>
    <w:rsid w:val="006F764C"/>
    <w:rsid w:val="006F7BB5"/>
    <w:rsid w:val="00700A94"/>
    <w:rsid w:val="00700C9F"/>
    <w:rsid w:val="00700F04"/>
    <w:rsid w:val="0070117C"/>
    <w:rsid w:val="00701282"/>
    <w:rsid w:val="007019DE"/>
    <w:rsid w:val="00701B75"/>
    <w:rsid w:val="00701FE7"/>
    <w:rsid w:val="0070212C"/>
    <w:rsid w:val="007026E2"/>
    <w:rsid w:val="00702DBE"/>
    <w:rsid w:val="0070327F"/>
    <w:rsid w:val="0070368A"/>
    <w:rsid w:val="007038D8"/>
    <w:rsid w:val="00703A05"/>
    <w:rsid w:val="00703A74"/>
    <w:rsid w:val="00703C60"/>
    <w:rsid w:val="00703EAC"/>
    <w:rsid w:val="00704668"/>
    <w:rsid w:val="007046C2"/>
    <w:rsid w:val="00704806"/>
    <w:rsid w:val="00704E4D"/>
    <w:rsid w:val="00704FCC"/>
    <w:rsid w:val="007055AE"/>
    <w:rsid w:val="00705CB5"/>
    <w:rsid w:val="00705E1F"/>
    <w:rsid w:val="00706517"/>
    <w:rsid w:val="007066C4"/>
    <w:rsid w:val="00706AF7"/>
    <w:rsid w:val="00706B5B"/>
    <w:rsid w:val="00706D17"/>
    <w:rsid w:val="00707312"/>
    <w:rsid w:val="0070766F"/>
    <w:rsid w:val="007078AF"/>
    <w:rsid w:val="007079A3"/>
    <w:rsid w:val="007101BB"/>
    <w:rsid w:val="0071031D"/>
    <w:rsid w:val="007107D7"/>
    <w:rsid w:val="00710B12"/>
    <w:rsid w:val="0071152E"/>
    <w:rsid w:val="007115FF"/>
    <w:rsid w:val="007117CB"/>
    <w:rsid w:val="00711C72"/>
    <w:rsid w:val="00712696"/>
    <w:rsid w:val="00712702"/>
    <w:rsid w:val="007128E5"/>
    <w:rsid w:val="00712D45"/>
    <w:rsid w:val="00712DA7"/>
    <w:rsid w:val="00713410"/>
    <w:rsid w:val="007138AC"/>
    <w:rsid w:val="00713A0B"/>
    <w:rsid w:val="00714029"/>
    <w:rsid w:val="0071411B"/>
    <w:rsid w:val="0071422E"/>
    <w:rsid w:val="007142F4"/>
    <w:rsid w:val="00714924"/>
    <w:rsid w:val="00714984"/>
    <w:rsid w:val="00714B4D"/>
    <w:rsid w:val="00715193"/>
    <w:rsid w:val="007159DE"/>
    <w:rsid w:val="00715CE9"/>
    <w:rsid w:val="00715D25"/>
    <w:rsid w:val="00715D47"/>
    <w:rsid w:val="00715DDF"/>
    <w:rsid w:val="00716098"/>
    <w:rsid w:val="00716107"/>
    <w:rsid w:val="00716188"/>
    <w:rsid w:val="00716CAA"/>
    <w:rsid w:val="00716D2A"/>
    <w:rsid w:val="00716E14"/>
    <w:rsid w:val="00717667"/>
    <w:rsid w:val="00717E23"/>
    <w:rsid w:val="00717F2A"/>
    <w:rsid w:val="00717F79"/>
    <w:rsid w:val="007200C7"/>
    <w:rsid w:val="007208CE"/>
    <w:rsid w:val="00720DF0"/>
    <w:rsid w:val="00720E08"/>
    <w:rsid w:val="00720EAB"/>
    <w:rsid w:val="00721007"/>
    <w:rsid w:val="0072118C"/>
    <w:rsid w:val="00721C4D"/>
    <w:rsid w:val="00721DA7"/>
    <w:rsid w:val="00721DE4"/>
    <w:rsid w:val="007221BA"/>
    <w:rsid w:val="007221C1"/>
    <w:rsid w:val="007223A5"/>
    <w:rsid w:val="0072299C"/>
    <w:rsid w:val="00722ECD"/>
    <w:rsid w:val="00723147"/>
    <w:rsid w:val="007234F8"/>
    <w:rsid w:val="00723643"/>
    <w:rsid w:val="00723673"/>
    <w:rsid w:val="00723806"/>
    <w:rsid w:val="00723897"/>
    <w:rsid w:val="007238D2"/>
    <w:rsid w:val="007239F3"/>
    <w:rsid w:val="00723B61"/>
    <w:rsid w:val="00723C56"/>
    <w:rsid w:val="00723D8B"/>
    <w:rsid w:val="00723DA3"/>
    <w:rsid w:val="00724150"/>
    <w:rsid w:val="00724382"/>
    <w:rsid w:val="00724440"/>
    <w:rsid w:val="007245B7"/>
    <w:rsid w:val="00724B7D"/>
    <w:rsid w:val="00725902"/>
    <w:rsid w:val="00725AA2"/>
    <w:rsid w:val="00725FE9"/>
    <w:rsid w:val="007260BE"/>
    <w:rsid w:val="007262C6"/>
    <w:rsid w:val="007265C1"/>
    <w:rsid w:val="00726813"/>
    <w:rsid w:val="00726884"/>
    <w:rsid w:val="00726DA9"/>
    <w:rsid w:val="0072723B"/>
    <w:rsid w:val="0072794C"/>
    <w:rsid w:val="00727A39"/>
    <w:rsid w:val="00727A55"/>
    <w:rsid w:val="00727B50"/>
    <w:rsid w:val="00727BBF"/>
    <w:rsid w:val="00727CB5"/>
    <w:rsid w:val="00727CF0"/>
    <w:rsid w:val="00727F13"/>
    <w:rsid w:val="00730230"/>
    <w:rsid w:val="007304D5"/>
    <w:rsid w:val="007304FA"/>
    <w:rsid w:val="007307A2"/>
    <w:rsid w:val="00730A08"/>
    <w:rsid w:val="00730A15"/>
    <w:rsid w:val="00730FC9"/>
    <w:rsid w:val="007317D7"/>
    <w:rsid w:val="0073193D"/>
    <w:rsid w:val="007320DD"/>
    <w:rsid w:val="007323A2"/>
    <w:rsid w:val="00732620"/>
    <w:rsid w:val="00732D3B"/>
    <w:rsid w:val="00732E23"/>
    <w:rsid w:val="00732E65"/>
    <w:rsid w:val="007336BD"/>
    <w:rsid w:val="00733956"/>
    <w:rsid w:val="00733A53"/>
    <w:rsid w:val="00733DB3"/>
    <w:rsid w:val="007340D3"/>
    <w:rsid w:val="007342D5"/>
    <w:rsid w:val="0073468E"/>
    <w:rsid w:val="00734771"/>
    <w:rsid w:val="00734801"/>
    <w:rsid w:val="0073482D"/>
    <w:rsid w:val="00734DE9"/>
    <w:rsid w:val="0073502E"/>
    <w:rsid w:val="00735044"/>
    <w:rsid w:val="00735212"/>
    <w:rsid w:val="007357F3"/>
    <w:rsid w:val="00735C0D"/>
    <w:rsid w:val="00735D15"/>
    <w:rsid w:val="00735F77"/>
    <w:rsid w:val="0073601B"/>
    <w:rsid w:val="007360C7"/>
    <w:rsid w:val="007367B4"/>
    <w:rsid w:val="00736AF4"/>
    <w:rsid w:val="00737173"/>
    <w:rsid w:val="00737509"/>
    <w:rsid w:val="00737933"/>
    <w:rsid w:val="007401C1"/>
    <w:rsid w:val="007404B3"/>
    <w:rsid w:val="00740505"/>
    <w:rsid w:val="00740786"/>
    <w:rsid w:val="00740842"/>
    <w:rsid w:val="007409B1"/>
    <w:rsid w:val="00740B8E"/>
    <w:rsid w:val="00740E40"/>
    <w:rsid w:val="00741195"/>
    <w:rsid w:val="00741252"/>
    <w:rsid w:val="0074157E"/>
    <w:rsid w:val="007416E0"/>
    <w:rsid w:val="007419E5"/>
    <w:rsid w:val="00742005"/>
    <w:rsid w:val="00742123"/>
    <w:rsid w:val="00742169"/>
    <w:rsid w:val="007423F5"/>
    <w:rsid w:val="007429CF"/>
    <w:rsid w:val="00742F2F"/>
    <w:rsid w:val="0074336A"/>
    <w:rsid w:val="007436C1"/>
    <w:rsid w:val="0074371D"/>
    <w:rsid w:val="007437EF"/>
    <w:rsid w:val="007437F1"/>
    <w:rsid w:val="00743F4F"/>
    <w:rsid w:val="007448BC"/>
    <w:rsid w:val="00744AB9"/>
    <w:rsid w:val="00744C57"/>
    <w:rsid w:val="00744D00"/>
    <w:rsid w:val="00744F45"/>
    <w:rsid w:val="00745135"/>
    <w:rsid w:val="0074519C"/>
    <w:rsid w:val="0074548D"/>
    <w:rsid w:val="0074563F"/>
    <w:rsid w:val="00745747"/>
    <w:rsid w:val="007459A6"/>
    <w:rsid w:val="00745A05"/>
    <w:rsid w:val="00745A64"/>
    <w:rsid w:val="0074797C"/>
    <w:rsid w:val="007479BC"/>
    <w:rsid w:val="00747E46"/>
    <w:rsid w:val="00750AFA"/>
    <w:rsid w:val="00750E90"/>
    <w:rsid w:val="007516C4"/>
    <w:rsid w:val="007516FB"/>
    <w:rsid w:val="0075174C"/>
    <w:rsid w:val="00751E74"/>
    <w:rsid w:val="00752098"/>
    <w:rsid w:val="007520EE"/>
    <w:rsid w:val="007527D7"/>
    <w:rsid w:val="0075280A"/>
    <w:rsid w:val="0075283D"/>
    <w:rsid w:val="00752E4D"/>
    <w:rsid w:val="00752EE2"/>
    <w:rsid w:val="0075300D"/>
    <w:rsid w:val="0075334F"/>
    <w:rsid w:val="007538F1"/>
    <w:rsid w:val="00753DDC"/>
    <w:rsid w:val="00753E17"/>
    <w:rsid w:val="0075419A"/>
    <w:rsid w:val="00754966"/>
    <w:rsid w:val="0075552A"/>
    <w:rsid w:val="0075556F"/>
    <w:rsid w:val="00755A2B"/>
    <w:rsid w:val="00755AE9"/>
    <w:rsid w:val="00755C2D"/>
    <w:rsid w:val="00755D58"/>
    <w:rsid w:val="007561D2"/>
    <w:rsid w:val="007562EC"/>
    <w:rsid w:val="0075678A"/>
    <w:rsid w:val="00756BB4"/>
    <w:rsid w:val="00756DA1"/>
    <w:rsid w:val="007571A3"/>
    <w:rsid w:val="00757CA3"/>
    <w:rsid w:val="00757CF2"/>
    <w:rsid w:val="00757F44"/>
    <w:rsid w:val="00760404"/>
    <w:rsid w:val="007605B6"/>
    <w:rsid w:val="007605FA"/>
    <w:rsid w:val="0076097B"/>
    <w:rsid w:val="00760994"/>
    <w:rsid w:val="00760CDA"/>
    <w:rsid w:val="00760F7E"/>
    <w:rsid w:val="007612E8"/>
    <w:rsid w:val="007614AF"/>
    <w:rsid w:val="007617A6"/>
    <w:rsid w:val="00761912"/>
    <w:rsid w:val="00761BD7"/>
    <w:rsid w:val="00761E2A"/>
    <w:rsid w:val="00761E43"/>
    <w:rsid w:val="00761ECC"/>
    <w:rsid w:val="00761FBC"/>
    <w:rsid w:val="007622E1"/>
    <w:rsid w:val="007628F0"/>
    <w:rsid w:val="00763301"/>
    <w:rsid w:val="00763525"/>
    <w:rsid w:val="0076377B"/>
    <w:rsid w:val="007638D4"/>
    <w:rsid w:val="00763BD0"/>
    <w:rsid w:val="00763C20"/>
    <w:rsid w:val="00763E39"/>
    <w:rsid w:val="007641C1"/>
    <w:rsid w:val="007643BE"/>
    <w:rsid w:val="0076476E"/>
    <w:rsid w:val="00764FD7"/>
    <w:rsid w:val="00765056"/>
    <w:rsid w:val="00765519"/>
    <w:rsid w:val="00765692"/>
    <w:rsid w:val="007657AD"/>
    <w:rsid w:val="0076588E"/>
    <w:rsid w:val="00765C16"/>
    <w:rsid w:val="00765E6D"/>
    <w:rsid w:val="00766555"/>
    <w:rsid w:val="00766D3B"/>
    <w:rsid w:val="007671E5"/>
    <w:rsid w:val="0076728C"/>
    <w:rsid w:val="0076772A"/>
    <w:rsid w:val="007677C3"/>
    <w:rsid w:val="0076784F"/>
    <w:rsid w:val="007704C7"/>
    <w:rsid w:val="00771903"/>
    <w:rsid w:val="00771C12"/>
    <w:rsid w:val="007725C2"/>
    <w:rsid w:val="0077269E"/>
    <w:rsid w:val="00772732"/>
    <w:rsid w:val="007728F7"/>
    <w:rsid w:val="00772B6A"/>
    <w:rsid w:val="00773193"/>
    <w:rsid w:val="00773662"/>
    <w:rsid w:val="00773738"/>
    <w:rsid w:val="0077392C"/>
    <w:rsid w:val="00773ED9"/>
    <w:rsid w:val="00774263"/>
    <w:rsid w:val="00774307"/>
    <w:rsid w:val="007750F3"/>
    <w:rsid w:val="0077596A"/>
    <w:rsid w:val="00775DE6"/>
    <w:rsid w:val="0077626B"/>
    <w:rsid w:val="0077652F"/>
    <w:rsid w:val="00776610"/>
    <w:rsid w:val="0077683D"/>
    <w:rsid w:val="00776C24"/>
    <w:rsid w:val="00776DFA"/>
    <w:rsid w:val="00777057"/>
    <w:rsid w:val="00777486"/>
    <w:rsid w:val="00777648"/>
    <w:rsid w:val="00777802"/>
    <w:rsid w:val="00777B7F"/>
    <w:rsid w:val="0078078C"/>
    <w:rsid w:val="00780B85"/>
    <w:rsid w:val="00781274"/>
    <w:rsid w:val="00781370"/>
    <w:rsid w:val="007817CB"/>
    <w:rsid w:val="007819A6"/>
    <w:rsid w:val="00781D11"/>
    <w:rsid w:val="00781F17"/>
    <w:rsid w:val="007825DB"/>
    <w:rsid w:val="00782B04"/>
    <w:rsid w:val="007833A0"/>
    <w:rsid w:val="00783AC1"/>
    <w:rsid w:val="00783D93"/>
    <w:rsid w:val="0078403D"/>
    <w:rsid w:val="007840D0"/>
    <w:rsid w:val="007841C5"/>
    <w:rsid w:val="00785033"/>
    <w:rsid w:val="007851B3"/>
    <w:rsid w:val="00785382"/>
    <w:rsid w:val="00785398"/>
    <w:rsid w:val="00785443"/>
    <w:rsid w:val="007855C8"/>
    <w:rsid w:val="007855ED"/>
    <w:rsid w:val="007857AF"/>
    <w:rsid w:val="00785E85"/>
    <w:rsid w:val="007862E9"/>
    <w:rsid w:val="0078688C"/>
    <w:rsid w:val="00786CE6"/>
    <w:rsid w:val="0078726B"/>
    <w:rsid w:val="007872A7"/>
    <w:rsid w:val="0078752F"/>
    <w:rsid w:val="00787583"/>
    <w:rsid w:val="007877ED"/>
    <w:rsid w:val="00787B00"/>
    <w:rsid w:val="00787C14"/>
    <w:rsid w:val="00787EA7"/>
    <w:rsid w:val="00790132"/>
    <w:rsid w:val="007901AF"/>
    <w:rsid w:val="0079021C"/>
    <w:rsid w:val="00790492"/>
    <w:rsid w:val="0079051D"/>
    <w:rsid w:val="00790882"/>
    <w:rsid w:val="0079095B"/>
    <w:rsid w:val="007909E7"/>
    <w:rsid w:val="00790C76"/>
    <w:rsid w:val="00790FB9"/>
    <w:rsid w:val="00790FEF"/>
    <w:rsid w:val="007910D6"/>
    <w:rsid w:val="00791254"/>
    <w:rsid w:val="007913B9"/>
    <w:rsid w:val="00791DA6"/>
    <w:rsid w:val="00792150"/>
    <w:rsid w:val="0079233F"/>
    <w:rsid w:val="007924E1"/>
    <w:rsid w:val="00792509"/>
    <w:rsid w:val="0079261A"/>
    <w:rsid w:val="0079276F"/>
    <w:rsid w:val="0079280E"/>
    <w:rsid w:val="0079299E"/>
    <w:rsid w:val="00792D21"/>
    <w:rsid w:val="00792F55"/>
    <w:rsid w:val="0079301D"/>
    <w:rsid w:val="0079325E"/>
    <w:rsid w:val="00793639"/>
    <w:rsid w:val="0079395F"/>
    <w:rsid w:val="0079397D"/>
    <w:rsid w:val="00793DEF"/>
    <w:rsid w:val="00793E04"/>
    <w:rsid w:val="00794024"/>
    <w:rsid w:val="007948AB"/>
    <w:rsid w:val="00794DD8"/>
    <w:rsid w:val="00795068"/>
    <w:rsid w:val="00795318"/>
    <w:rsid w:val="00795D25"/>
    <w:rsid w:val="00796184"/>
    <w:rsid w:val="007973F1"/>
    <w:rsid w:val="0079761C"/>
    <w:rsid w:val="007977B6"/>
    <w:rsid w:val="00797C1E"/>
    <w:rsid w:val="00797E3F"/>
    <w:rsid w:val="007A0233"/>
    <w:rsid w:val="007A0249"/>
    <w:rsid w:val="007A05F4"/>
    <w:rsid w:val="007A082C"/>
    <w:rsid w:val="007A0A32"/>
    <w:rsid w:val="007A0FFF"/>
    <w:rsid w:val="007A133D"/>
    <w:rsid w:val="007A16A4"/>
    <w:rsid w:val="007A16B0"/>
    <w:rsid w:val="007A16E2"/>
    <w:rsid w:val="007A1A77"/>
    <w:rsid w:val="007A1BED"/>
    <w:rsid w:val="007A1FB7"/>
    <w:rsid w:val="007A2322"/>
    <w:rsid w:val="007A266C"/>
    <w:rsid w:val="007A2860"/>
    <w:rsid w:val="007A28D9"/>
    <w:rsid w:val="007A29FC"/>
    <w:rsid w:val="007A2A49"/>
    <w:rsid w:val="007A2C7A"/>
    <w:rsid w:val="007A2D17"/>
    <w:rsid w:val="007A2E93"/>
    <w:rsid w:val="007A3922"/>
    <w:rsid w:val="007A3B00"/>
    <w:rsid w:val="007A3CDF"/>
    <w:rsid w:val="007A3F70"/>
    <w:rsid w:val="007A4153"/>
    <w:rsid w:val="007A4386"/>
    <w:rsid w:val="007A43F4"/>
    <w:rsid w:val="007A442E"/>
    <w:rsid w:val="007A4B01"/>
    <w:rsid w:val="007A5263"/>
    <w:rsid w:val="007A53CC"/>
    <w:rsid w:val="007A59C5"/>
    <w:rsid w:val="007A5C0D"/>
    <w:rsid w:val="007A5D56"/>
    <w:rsid w:val="007A5DB0"/>
    <w:rsid w:val="007A5DEA"/>
    <w:rsid w:val="007A60F6"/>
    <w:rsid w:val="007A6228"/>
    <w:rsid w:val="007A66A1"/>
    <w:rsid w:val="007A67EB"/>
    <w:rsid w:val="007A6C86"/>
    <w:rsid w:val="007A6CE9"/>
    <w:rsid w:val="007A7034"/>
    <w:rsid w:val="007A7838"/>
    <w:rsid w:val="007A794C"/>
    <w:rsid w:val="007A7BD0"/>
    <w:rsid w:val="007B0412"/>
    <w:rsid w:val="007B052D"/>
    <w:rsid w:val="007B0672"/>
    <w:rsid w:val="007B0A14"/>
    <w:rsid w:val="007B0BE7"/>
    <w:rsid w:val="007B1322"/>
    <w:rsid w:val="007B1503"/>
    <w:rsid w:val="007B15D5"/>
    <w:rsid w:val="007B17FD"/>
    <w:rsid w:val="007B1E89"/>
    <w:rsid w:val="007B1EE5"/>
    <w:rsid w:val="007B214F"/>
    <w:rsid w:val="007B21E2"/>
    <w:rsid w:val="007B2497"/>
    <w:rsid w:val="007B2B3C"/>
    <w:rsid w:val="007B2CBE"/>
    <w:rsid w:val="007B2F4E"/>
    <w:rsid w:val="007B300E"/>
    <w:rsid w:val="007B32B7"/>
    <w:rsid w:val="007B39FB"/>
    <w:rsid w:val="007B40BF"/>
    <w:rsid w:val="007B44A2"/>
    <w:rsid w:val="007B4623"/>
    <w:rsid w:val="007B4863"/>
    <w:rsid w:val="007B4DD1"/>
    <w:rsid w:val="007B5347"/>
    <w:rsid w:val="007B550B"/>
    <w:rsid w:val="007B551F"/>
    <w:rsid w:val="007B59B0"/>
    <w:rsid w:val="007B61B7"/>
    <w:rsid w:val="007B63F1"/>
    <w:rsid w:val="007B6401"/>
    <w:rsid w:val="007B6C6E"/>
    <w:rsid w:val="007B6C99"/>
    <w:rsid w:val="007B76C4"/>
    <w:rsid w:val="007B77AB"/>
    <w:rsid w:val="007B7CA5"/>
    <w:rsid w:val="007B7D18"/>
    <w:rsid w:val="007C0070"/>
    <w:rsid w:val="007C00EB"/>
    <w:rsid w:val="007C046D"/>
    <w:rsid w:val="007C04E2"/>
    <w:rsid w:val="007C085F"/>
    <w:rsid w:val="007C11CB"/>
    <w:rsid w:val="007C133A"/>
    <w:rsid w:val="007C1782"/>
    <w:rsid w:val="007C1DB6"/>
    <w:rsid w:val="007C2F6D"/>
    <w:rsid w:val="007C3944"/>
    <w:rsid w:val="007C3A0A"/>
    <w:rsid w:val="007C3CEB"/>
    <w:rsid w:val="007C3F96"/>
    <w:rsid w:val="007C445D"/>
    <w:rsid w:val="007C451A"/>
    <w:rsid w:val="007C46CB"/>
    <w:rsid w:val="007C48B5"/>
    <w:rsid w:val="007C559A"/>
    <w:rsid w:val="007C5878"/>
    <w:rsid w:val="007C5A08"/>
    <w:rsid w:val="007C5A81"/>
    <w:rsid w:val="007C5D19"/>
    <w:rsid w:val="007C5E9A"/>
    <w:rsid w:val="007C605F"/>
    <w:rsid w:val="007C62D4"/>
    <w:rsid w:val="007C635E"/>
    <w:rsid w:val="007C6673"/>
    <w:rsid w:val="007C68A7"/>
    <w:rsid w:val="007C6DD1"/>
    <w:rsid w:val="007C78E9"/>
    <w:rsid w:val="007C7925"/>
    <w:rsid w:val="007C7D13"/>
    <w:rsid w:val="007C7EB3"/>
    <w:rsid w:val="007C7F26"/>
    <w:rsid w:val="007C7F76"/>
    <w:rsid w:val="007D015E"/>
    <w:rsid w:val="007D06F8"/>
    <w:rsid w:val="007D0A80"/>
    <w:rsid w:val="007D0F77"/>
    <w:rsid w:val="007D1267"/>
    <w:rsid w:val="007D139E"/>
    <w:rsid w:val="007D17CD"/>
    <w:rsid w:val="007D1B13"/>
    <w:rsid w:val="007D1D98"/>
    <w:rsid w:val="007D2301"/>
    <w:rsid w:val="007D2564"/>
    <w:rsid w:val="007D257F"/>
    <w:rsid w:val="007D2EB5"/>
    <w:rsid w:val="007D3194"/>
    <w:rsid w:val="007D336F"/>
    <w:rsid w:val="007D3536"/>
    <w:rsid w:val="007D3746"/>
    <w:rsid w:val="007D3810"/>
    <w:rsid w:val="007D395A"/>
    <w:rsid w:val="007D3B6E"/>
    <w:rsid w:val="007D3B8D"/>
    <w:rsid w:val="007D4023"/>
    <w:rsid w:val="007D40AB"/>
    <w:rsid w:val="007D4158"/>
    <w:rsid w:val="007D42B9"/>
    <w:rsid w:val="007D4518"/>
    <w:rsid w:val="007D48A2"/>
    <w:rsid w:val="007D4CA1"/>
    <w:rsid w:val="007D5B5E"/>
    <w:rsid w:val="007D5BCA"/>
    <w:rsid w:val="007D5FE1"/>
    <w:rsid w:val="007D68F2"/>
    <w:rsid w:val="007D68FD"/>
    <w:rsid w:val="007D6E01"/>
    <w:rsid w:val="007D7C64"/>
    <w:rsid w:val="007E01A6"/>
    <w:rsid w:val="007E0307"/>
    <w:rsid w:val="007E05D9"/>
    <w:rsid w:val="007E07B5"/>
    <w:rsid w:val="007E08AC"/>
    <w:rsid w:val="007E10CF"/>
    <w:rsid w:val="007E1173"/>
    <w:rsid w:val="007E123D"/>
    <w:rsid w:val="007E1422"/>
    <w:rsid w:val="007E15CD"/>
    <w:rsid w:val="007E17A9"/>
    <w:rsid w:val="007E1B97"/>
    <w:rsid w:val="007E1BE9"/>
    <w:rsid w:val="007E1BFC"/>
    <w:rsid w:val="007E1F32"/>
    <w:rsid w:val="007E1FAC"/>
    <w:rsid w:val="007E21D7"/>
    <w:rsid w:val="007E2303"/>
    <w:rsid w:val="007E2451"/>
    <w:rsid w:val="007E25AD"/>
    <w:rsid w:val="007E2773"/>
    <w:rsid w:val="007E2F87"/>
    <w:rsid w:val="007E3182"/>
    <w:rsid w:val="007E33EA"/>
    <w:rsid w:val="007E395E"/>
    <w:rsid w:val="007E3A8A"/>
    <w:rsid w:val="007E3C02"/>
    <w:rsid w:val="007E3C4D"/>
    <w:rsid w:val="007E44C9"/>
    <w:rsid w:val="007E52AE"/>
    <w:rsid w:val="007E5361"/>
    <w:rsid w:val="007E5384"/>
    <w:rsid w:val="007E5804"/>
    <w:rsid w:val="007E61F5"/>
    <w:rsid w:val="007E6ADF"/>
    <w:rsid w:val="007E6D1B"/>
    <w:rsid w:val="007E6D8C"/>
    <w:rsid w:val="007E723A"/>
    <w:rsid w:val="007E7BB0"/>
    <w:rsid w:val="007E7F61"/>
    <w:rsid w:val="007E7FDC"/>
    <w:rsid w:val="007F01CA"/>
    <w:rsid w:val="007F048B"/>
    <w:rsid w:val="007F089E"/>
    <w:rsid w:val="007F0C88"/>
    <w:rsid w:val="007F0D90"/>
    <w:rsid w:val="007F1749"/>
    <w:rsid w:val="007F194B"/>
    <w:rsid w:val="007F1C60"/>
    <w:rsid w:val="007F2058"/>
    <w:rsid w:val="007F2510"/>
    <w:rsid w:val="007F2534"/>
    <w:rsid w:val="007F2786"/>
    <w:rsid w:val="007F2888"/>
    <w:rsid w:val="007F2938"/>
    <w:rsid w:val="007F329A"/>
    <w:rsid w:val="007F3E01"/>
    <w:rsid w:val="007F40F0"/>
    <w:rsid w:val="007F42B6"/>
    <w:rsid w:val="007F44E3"/>
    <w:rsid w:val="007F4D25"/>
    <w:rsid w:val="007F5915"/>
    <w:rsid w:val="007F5F6D"/>
    <w:rsid w:val="007F625F"/>
    <w:rsid w:val="007F69F1"/>
    <w:rsid w:val="007F6B8C"/>
    <w:rsid w:val="007F6BF5"/>
    <w:rsid w:val="007F6E5A"/>
    <w:rsid w:val="007F6E7A"/>
    <w:rsid w:val="007F6FC9"/>
    <w:rsid w:val="007F74D1"/>
    <w:rsid w:val="007F769B"/>
    <w:rsid w:val="008001B7"/>
    <w:rsid w:val="0080033E"/>
    <w:rsid w:val="0080043D"/>
    <w:rsid w:val="008009B4"/>
    <w:rsid w:val="00800AED"/>
    <w:rsid w:val="00800B62"/>
    <w:rsid w:val="00800C71"/>
    <w:rsid w:val="00800EDE"/>
    <w:rsid w:val="00801232"/>
    <w:rsid w:val="0080124D"/>
    <w:rsid w:val="008015D7"/>
    <w:rsid w:val="008018DD"/>
    <w:rsid w:val="00801AEC"/>
    <w:rsid w:val="00801F73"/>
    <w:rsid w:val="008021BC"/>
    <w:rsid w:val="00802543"/>
    <w:rsid w:val="00802610"/>
    <w:rsid w:val="00802C27"/>
    <w:rsid w:val="00802E0A"/>
    <w:rsid w:val="00802E8C"/>
    <w:rsid w:val="008034A7"/>
    <w:rsid w:val="0080350D"/>
    <w:rsid w:val="00803780"/>
    <w:rsid w:val="00803914"/>
    <w:rsid w:val="00803919"/>
    <w:rsid w:val="00803DD6"/>
    <w:rsid w:val="00803EB1"/>
    <w:rsid w:val="00803F0E"/>
    <w:rsid w:val="00803FC9"/>
    <w:rsid w:val="008043E7"/>
    <w:rsid w:val="00804C68"/>
    <w:rsid w:val="00805119"/>
    <w:rsid w:val="00805346"/>
    <w:rsid w:val="008055F9"/>
    <w:rsid w:val="0080560B"/>
    <w:rsid w:val="00805613"/>
    <w:rsid w:val="008057A2"/>
    <w:rsid w:val="00805971"/>
    <w:rsid w:val="00805990"/>
    <w:rsid w:val="00805BD9"/>
    <w:rsid w:val="00805DCB"/>
    <w:rsid w:val="008064E6"/>
    <w:rsid w:val="00807015"/>
    <w:rsid w:val="008074C2"/>
    <w:rsid w:val="00807751"/>
    <w:rsid w:val="00807EB1"/>
    <w:rsid w:val="008101F5"/>
    <w:rsid w:val="00810B72"/>
    <w:rsid w:val="008110B0"/>
    <w:rsid w:val="00811358"/>
    <w:rsid w:val="0081140C"/>
    <w:rsid w:val="00811765"/>
    <w:rsid w:val="0081189F"/>
    <w:rsid w:val="00811CBC"/>
    <w:rsid w:val="008122E6"/>
    <w:rsid w:val="0081262B"/>
    <w:rsid w:val="0081265B"/>
    <w:rsid w:val="00812797"/>
    <w:rsid w:val="008128A6"/>
    <w:rsid w:val="00812F5B"/>
    <w:rsid w:val="008130EE"/>
    <w:rsid w:val="00813285"/>
    <w:rsid w:val="00813B1E"/>
    <w:rsid w:val="00813B2D"/>
    <w:rsid w:val="008140FD"/>
    <w:rsid w:val="008146E3"/>
    <w:rsid w:val="00814A49"/>
    <w:rsid w:val="00814C33"/>
    <w:rsid w:val="00814D52"/>
    <w:rsid w:val="008153A2"/>
    <w:rsid w:val="00815434"/>
    <w:rsid w:val="008154A4"/>
    <w:rsid w:val="0081559F"/>
    <w:rsid w:val="008155FD"/>
    <w:rsid w:val="008156B7"/>
    <w:rsid w:val="008158DE"/>
    <w:rsid w:val="00815A4F"/>
    <w:rsid w:val="00815F65"/>
    <w:rsid w:val="0081648C"/>
    <w:rsid w:val="00816554"/>
    <w:rsid w:val="0081658D"/>
    <w:rsid w:val="008165CD"/>
    <w:rsid w:val="008168B3"/>
    <w:rsid w:val="00816AC5"/>
    <w:rsid w:val="00816D6E"/>
    <w:rsid w:val="008174BA"/>
    <w:rsid w:val="0081757C"/>
    <w:rsid w:val="00817804"/>
    <w:rsid w:val="0081784E"/>
    <w:rsid w:val="00817A9A"/>
    <w:rsid w:val="00817EF6"/>
    <w:rsid w:val="00820152"/>
    <w:rsid w:val="00820A1A"/>
    <w:rsid w:val="00820A26"/>
    <w:rsid w:val="00820BC7"/>
    <w:rsid w:val="00820BEE"/>
    <w:rsid w:val="00821121"/>
    <w:rsid w:val="00821256"/>
    <w:rsid w:val="008216B4"/>
    <w:rsid w:val="0082185B"/>
    <w:rsid w:val="0082199D"/>
    <w:rsid w:val="00821E72"/>
    <w:rsid w:val="00822062"/>
    <w:rsid w:val="0082248B"/>
    <w:rsid w:val="00822721"/>
    <w:rsid w:val="00823019"/>
    <w:rsid w:val="00823401"/>
    <w:rsid w:val="00823B7C"/>
    <w:rsid w:val="00823DB5"/>
    <w:rsid w:val="00824099"/>
    <w:rsid w:val="008244BE"/>
    <w:rsid w:val="00824A60"/>
    <w:rsid w:val="008258B9"/>
    <w:rsid w:val="00825A78"/>
    <w:rsid w:val="00825AA0"/>
    <w:rsid w:val="00825CCD"/>
    <w:rsid w:val="00825D08"/>
    <w:rsid w:val="00825D65"/>
    <w:rsid w:val="00825DF5"/>
    <w:rsid w:val="008265CB"/>
    <w:rsid w:val="00826950"/>
    <w:rsid w:val="008269BD"/>
    <w:rsid w:val="00826ED3"/>
    <w:rsid w:val="00826F4E"/>
    <w:rsid w:val="00826F59"/>
    <w:rsid w:val="008275F2"/>
    <w:rsid w:val="00827657"/>
    <w:rsid w:val="00827799"/>
    <w:rsid w:val="00827990"/>
    <w:rsid w:val="00827F8D"/>
    <w:rsid w:val="0083004A"/>
    <w:rsid w:val="00830199"/>
    <w:rsid w:val="00830202"/>
    <w:rsid w:val="00830541"/>
    <w:rsid w:val="008305B6"/>
    <w:rsid w:val="00830782"/>
    <w:rsid w:val="00830D3E"/>
    <w:rsid w:val="00831002"/>
    <w:rsid w:val="0083106A"/>
    <w:rsid w:val="0083153D"/>
    <w:rsid w:val="008315BD"/>
    <w:rsid w:val="00831C62"/>
    <w:rsid w:val="00832087"/>
    <w:rsid w:val="00832108"/>
    <w:rsid w:val="008322D7"/>
    <w:rsid w:val="008322D8"/>
    <w:rsid w:val="00832501"/>
    <w:rsid w:val="00832575"/>
    <w:rsid w:val="00832A36"/>
    <w:rsid w:val="00832A61"/>
    <w:rsid w:val="00832B41"/>
    <w:rsid w:val="00832D6C"/>
    <w:rsid w:val="008334BD"/>
    <w:rsid w:val="008337F2"/>
    <w:rsid w:val="00833B8F"/>
    <w:rsid w:val="0083493F"/>
    <w:rsid w:val="0083497B"/>
    <w:rsid w:val="00834A4E"/>
    <w:rsid w:val="00834D87"/>
    <w:rsid w:val="00834DEC"/>
    <w:rsid w:val="00834EDA"/>
    <w:rsid w:val="00834FB0"/>
    <w:rsid w:val="00835363"/>
    <w:rsid w:val="008354DF"/>
    <w:rsid w:val="00835A56"/>
    <w:rsid w:val="00835F34"/>
    <w:rsid w:val="00835F8D"/>
    <w:rsid w:val="008361AA"/>
    <w:rsid w:val="0083668C"/>
    <w:rsid w:val="008368B1"/>
    <w:rsid w:val="008368ED"/>
    <w:rsid w:val="00836B41"/>
    <w:rsid w:val="00836D67"/>
    <w:rsid w:val="00836DA4"/>
    <w:rsid w:val="00836E29"/>
    <w:rsid w:val="00836E72"/>
    <w:rsid w:val="00836EE3"/>
    <w:rsid w:val="00836FDB"/>
    <w:rsid w:val="00837118"/>
    <w:rsid w:val="00837999"/>
    <w:rsid w:val="00837A43"/>
    <w:rsid w:val="00837BA0"/>
    <w:rsid w:val="00837D03"/>
    <w:rsid w:val="008401B4"/>
    <w:rsid w:val="0084035D"/>
    <w:rsid w:val="00840534"/>
    <w:rsid w:val="008406AF"/>
    <w:rsid w:val="00840939"/>
    <w:rsid w:val="00840951"/>
    <w:rsid w:val="00840DCD"/>
    <w:rsid w:val="00841143"/>
    <w:rsid w:val="0084159B"/>
    <w:rsid w:val="00841A51"/>
    <w:rsid w:val="00841CF7"/>
    <w:rsid w:val="00841FAF"/>
    <w:rsid w:val="0084223C"/>
    <w:rsid w:val="00842F62"/>
    <w:rsid w:val="00843226"/>
    <w:rsid w:val="00843591"/>
    <w:rsid w:val="00843665"/>
    <w:rsid w:val="00843754"/>
    <w:rsid w:val="0084472D"/>
    <w:rsid w:val="00844B5D"/>
    <w:rsid w:val="00844BD9"/>
    <w:rsid w:val="00844DA7"/>
    <w:rsid w:val="00844F5A"/>
    <w:rsid w:val="0084555D"/>
    <w:rsid w:val="008455C5"/>
    <w:rsid w:val="008456F1"/>
    <w:rsid w:val="00845796"/>
    <w:rsid w:val="00845805"/>
    <w:rsid w:val="00845A12"/>
    <w:rsid w:val="00845AAD"/>
    <w:rsid w:val="00845B38"/>
    <w:rsid w:val="00845FF6"/>
    <w:rsid w:val="008463E0"/>
    <w:rsid w:val="008465C2"/>
    <w:rsid w:val="00846AAC"/>
    <w:rsid w:val="008471AD"/>
    <w:rsid w:val="008472A9"/>
    <w:rsid w:val="008472DB"/>
    <w:rsid w:val="00847307"/>
    <w:rsid w:val="008474A2"/>
    <w:rsid w:val="0084752A"/>
    <w:rsid w:val="0085082E"/>
    <w:rsid w:val="008509EB"/>
    <w:rsid w:val="00850F2A"/>
    <w:rsid w:val="008512DB"/>
    <w:rsid w:val="00851459"/>
    <w:rsid w:val="008517D9"/>
    <w:rsid w:val="0085183A"/>
    <w:rsid w:val="00851A78"/>
    <w:rsid w:val="00851B8C"/>
    <w:rsid w:val="00851D2B"/>
    <w:rsid w:val="00851EB3"/>
    <w:rsid w:val="00851EDF"/>
    <w:rsid w:val="00851F68"/>
    <w:rsid w:val="00852E97"/>
    <w:rsid w:val="00853113"/>
    <w:rsid w:val="00853150"/>
    <w:rsid w:val="00854702"/>
    <w:rsid w:val="00854939"/>
    <w:rsid w:val="008549FC"/>
    <w:rsid w:val="00854B61"/>
    <w:rsid w:val="00854B91"/>
    <w:rsid w:val="008550A8"/>
    <w:rsid w:val="008557E4"/>
    <w:rsid w:val="00855849"/>
    <w:rsid w:val="008558C2"/>
    <w:rsid w:val="008558E4"/>
    <w:rsid w:val="008559E7"/>
    <w:rsid w:val="00856019"/>
    <w:rsid w:val="008563CB"/>
    <w:rsid w:val="00856CB5"/>
    <w:rsid w:val="00856ED6"/>
    <w:rsid w:val="00857079"/>
    <w:rsid w:val="00857203"/>
    <w:rsid w:val="0085768B"/>
    <w:rsid w:val="0086007A"/>
    <w:rsid w:val="00860DC4"/>
    <w:rsid w:val="00861441"/>
    <w:rsid w:val="008615B8"/>
    <w:rsid w:val="0086171F"/>
    <w:rsid w:val="008617D7"/>
    <w:rsid w:val="00861B8F"/>
    <w:rsid w:val="00861D37"/>
    <w:rsid w:val="00861E1E"/>
    <w:rsid w:val="00861FA7"/>
    <w:rsid w:val="00862032"/>
    <w:rsid w:val="00863B3E"/>
    <w:rsid w:val="00863DCE"/>
    <w:rsid w:val="00864185"/>
    <w:rsid w:val="00864286"/>
    <w:rsid w:val="00864730"/>
    <w:rsid w:val="00864822"/>
    <w:rsid w:val="008648BD"/>
    <w:rsid w:val="008648FB"/>
    <w:rsid w:val="00864C17"/>
    <w:rsid w:val="00864E1A"/>
    <w:rsid w:val="00865565"/>
    <w:rsid w:val="00865813"/>
    <w:rsid w:val="008658F9"/>
    <w:rsid w:val="00865A6B"/>
    <w:rsid w:val="00866530"/>
    <w:rsid w:val="00866DDC"/>
    <w:rsid w:val="00866EBD"/>
    <w:rsid w:val="00867342"/>
    <w:rsid w:val="0086757F"/>
    <w:rsid w:val="00867613"/>
    <w:rsid w:val="00867720"/>
    <w:rsid w:val="00867BED"/>
    <w:rsid w:val="00867DEF"/>
    <w:rsid w:val="00870005"/>
    <w:rsid w:val="0087058C"/>
    <w:rsid w:val="008705BC"/>
    <w:rsid w:val="00870760"/>
    <w:rsid w:val="00870D5C"/>
    <w:rsid w:val="00871174"/>
    <w:rsid w:val="008711A1"/>
    <w:rsid w:val="00871A32"/>
    <w:rsid w:val="00871C01"/>
    <w:rsid w:val="00871D66"/>
    <w:rsid w:val="00871DF8"/>
    <w:rsid w:val="00872512"/>
    <w:rsid w:val="00872B43"/>
    <w:rsid w:val="00873003"/>
    <w:rsid w:val="0087327D"/>
    <w:rsid w:val="0087340E"/>
    <w:rsid w:val="00873465"/>
    <w:rsid w:val="00873660"/>
    <w:rsid w:val="008736D6"/>
    <w:rsid w:val="00874074"/>
    <w:rsid w:val="0087422E"/>
    <w:rsid w:val="00874518"/>
    <w:rsid w:val="00874979"/>
    <w:rsid w:val="00874D12"/>
    <w:rsid w:val="008750A9"/>
    <w:rsid w:val="0087537A"/>
    <w:rsid w:val="008754D6"/>
    <w:rsid w:val="008758CB"/>
    <w:rsid w:val="00875D8C"/>
    <w:rsid w:val="00876117"/>
    <w:rsid w:val="00876258"/>
    <w:rsid w:val="00876319"/>
    <w:rsid w:val="0087636D"/>
    <w:rsid w:val="008763C9"/>
    <w:rsid w:val="00876423"/>
    <w:rsid w:val="0087647A"/>
    <w:rsid w:val="00876508"/>
    <w:rsid w:val="0087667C"/>
    <w:rsid w:val="00876864"/>
    <w:rsid w:val="00876C0F"/>
    <w:rsid w:val="00876F88"/>
    <w:rsid w:val="0087720B"/>
    <w:rsid w:val="008772EB"/>
    <w:rsid w:val="00877410"/>
    <w:rsid w:val="00877692"/>
    <w:rsid w:val="008776DF"/>
    <w:rsid w:val="00877BD3"/>
    <w:rsid w:val="00877D8E"/>
    <w:rsid w:val="00877E81"/>
    <w:rsid w:val="00880149"/>
    <w:rsid w:val="00880331"/>
    <w:rsid w:val="00880461"/>
    <w:rsid w:val="008804FA"/>
    <w:rsid w:val="00880580"/>
    <w:rsid w:val="008807F0"/>
    <w:rsid w:val="00880A2B"/>
    <w:rsid w:val="00880A8C"/>
    <w:rsid w:val="00880C5B"/>
    <w:rsid w:val="00880D46"/>
    <w:rsid w:val="00880F67"/>
    <w:rsid w:val="00881918"/>
    <w:rsid w:val="008820E4"/>
    <w:rsid w:val="00882409"/>
    <w:rsid w:val="00882A82"/>
    <w:rsid w:val="00883040"/>
    <w:rsid w:val="00883155"/>
    <w:rsid w:val="008831FE"/>
    <w:rsid w:val="00883205"/>
    <w:rsid w:val="00883231"/>
    <w:rsid w:val="008834A9"/>
    <w:rsid w:val="0088371A"/>
    <w:rsid w:val="00883867"/>
    <w:rsid w:val="00883DFF"/>
    <w:rsid w:val="00884304"/>
    <w:rsid w:val="008845F7"/>
    <w:rsid w:val="00884636"/>
    <w:rsid w:val="00884C8F"/>
    <w:rsid w:val="00884D69"/>
    <w:rsid w:val="0088503F"/>
    <w:rsid w:val="00885334"/>
    <w:rsid w:val="00885564"/>
    <w:rsid w:val="00885B8D"/>
    <w:rsid w:val="00885FCF"/>
    <w:rsid w:val="008860AD"/>
    <w:rsid w:val="008860D2"/>
    <w:rsid w:val="00886136"/>
    <w:rsid w:val="008869A5"/>
    <w:rsid w:val="00886AFB"/>
    <w:rsid w:val="00886E7A"/>
    <w:rsid w:val="008871F7"/>
    <w:rsid w:val="008872E3"/>
    <w:rsid w:val="00887518"/>
    <w:rsid w:val="00887970"/>
    <w:rsid w:val="00887A7B"/>
    <w:rsid w:val="00890211"/>
    <w:rsid w:val="0089074F"/>
    <w:rsid w:val="00890DA7"/>
    <w:rsid w:val="008910CB"/>
    <w:rsid w:val="0089207B"/>
    <w:rsid w:val="0089212D"/>
    <w:rsid w:val="00892214"/>
    <w:rsid w:val="00892901"/>
    <w:rsid w:val="0089320C"/>
    <w:rsid w:val="00893976"/>
    <w:rsid w:val="00893A7E"/>
    <w:rsid w:val="00893C22"/>
    <w:rsid w:val="008942AD"/>
    <w:rsid w:val="00894504"/>
    <w:rsid w:val="00894AB8"/>
    <w:rsid w:val="00894D3E"/>
    <w:rsid w:val="00894F03"/>
    <w:rsid w:val="00894F87"/>
    <w:rsid w:val="008951C4"/>
    <w:rsid w:val="008951E2"/>
    <w:rsid w:val="00895444"/>
    <w:rsid w:val="00895479"/>
    <w:rsid w:val="00895691"/>
    <w:rsid w:val="00895BC4"/>
    <w:rsid w:val="00895CE3"/>
    <w:rsid w:val="0089622A"/>
    <w:rsid w:val="0089638A"/>
    <w:rsid w:val="008964D0"/>
    <w:rsid w:val="008968E9"/>
    <w:rsid w:val="00896D51"/>
    <w:rsid w:val="00896E84"/>
    <w:rsid w:val="00897019"/>
    <w:rsid w:val="00897590"/>
    <w:rsid w:val="00897969"/>
    <w:rsid w:val="00897B16"/>
    <w:rsid w:val="00897CD6"/>
    <w:rsid w:val="008A04EE"/>
    <w:rsid w:val="008A067C"/>
    <w:rsid w:val="008A0906"/>
    <w:rsid w:val="008A115B"/>
    <w:rsid w:val="008A12CF"/>
    <w:rsid w:val="008A14A5"/>
    <w:rsid w:val="008A14A9"/>
    <w:rsid w:val="008A14AB"/>
    <w:rsid w:val="008A16C2"/>
    <w:rsid w:val="008A178F"/>
    <w:rsid w:val="008A1874"/>
    <w:rsid w:val="008A198F"/>
    <w:rsid w:val="008A1A74"/>
    <w:rsid w:val="008A1BFB"/>
    <w:rsid w:val="008A20A7"/>
    <w:rsid w:val="008A2272"/>
    <w:rsid w:val="008A2B48"/>
    <w:rsid w:val="008A2F40"/>
    <w:rsid w:val="008A3657"/>
    <w:rsid w:val="008A38BB"/>
    <w:rsid w:val="008A39DC"/>
    <w:rsid w:val="008A3BFA"/>
    <w:rsid w:val="008A4960"/>
    <w:rsid w:val="008A4E84"/>
    <w:rsid w:val="008A519C"/>
    <w:rsid w:val="008A5218"/>
    <w:rsid w:val="008A533A"/>
    <w:rsid w:val="008A53AB"/>
    <w:rsid w:val="008A5781"/>
    <w:rsid w:val="008A5881"/>
    <w:rsid w:val="008A5B6E"/>
    <w:rsid w:val="008A69FB"/>
    <w:rsid w:val="008A6CFA"/>
    <w:rsid w:val="008A6D5B"/>
    <w:rsid w:val="008A70BD"/>
    <w:rsid w:val="008A72B6"/>
    <w:rsid w:val="008B02DF"/>
    <w:rsid w:val="008B0413"/>
    <w:rsid w:val="008B0651"/>
    <w:rsid w:val="008B0699"/>
    <w:rsid w:val="008B0853"/>
    <w:rsid w:val="008B1040"/>
    <w:rsid w:val="008B1292"/>
    <w:rsid w:val="008B13E2"/>
    <w:rsid w:val="008B154B"/>
    <w:rsid w:val="008B158A"/>
    <w:rsid w:val="008B16D8"/>
    <w:rsid w:val="008B1C88"/>
    <w:rsid w:val="008B1C8F"/>
    <w:rsid w:val="008B1DA9"/>
    <w:rsid w:val="008B1F68"/>
    <w:rsid w:val="008B2067"/>
    <w:rsid w:val="008B20A2"/>
    <w:rsid w:val="008B2124"/>
    <w:rsid w:val="008B26A2"/>
    <w:rsid w:val="008B2AA3"/>
    <w:rsid w:val="008B2CD6"/>
    <w:rsid w:val="008B31CC"/>
    <w:rsid w:val="008B36D9"/>
    <w:rsid w:val="008B3745"/>
    <w:rsid w:val="008B3A19"/>
    <w:rsid w:val="008B401F"/>
    <w:rsid w:val="008B441C"/>
    <w:rsid w:val="008B458E"/>
    <w:rsid w:val="008B4649"/>
    <w:rsid w:val="008B481D"/>
    <w:rsid w:val="008B4E96"/>
    <w:rsid w:val="008B4F0B"/>
    <w:rsid w:val="008B541B"/>
    <w:rsid w:val="008B6272"/>
    <w:rsid w:val="008B639B"/>
    <w:rsid w:val="008B6679"/>
    <w:rsid w:val="008B6750"/>
    <w:rsid w:val="008B6941"/>
    <w:rsid w:val="008B6F51"/>
    <w:rsid w:val="008B7715"/>
    <w:rsid w:val="008B797E"/>
    <w:rsid w:val="008B7AB3"/>
    <w:rsid w:val="008B7ED5"/>
    <w:rsid w:val="008B7F03"/>
    <w:rsid w:val="008C0080"/>
    <w:rsid w:val="008C0147"/>
    <w:rsid w:val="008C02B7"/>
    <w:rsid w:val="008C0651"/>
    <w:rsid w:val="008C0821"/>
    <w:rsid w:val="008C09D7"/>
    <w:rsid w:val="008C0ECF"/>
    <w:rsid w:val="008C1043"/>
    <w:rsid w:val="008C12CD"/>
    <w:rsid w:val="008C179B"/>
    <w:rsid w:val="008C185F"/>
    <w:rsid w:val="008C1B33"/>
    <w:rsid w:val="008C1BAE"/>
    <w:rsid w:val="008C1BCB"/>
    <w:rsid w:val="008C1ECC"/>
    <w:rsid w:val="008C2118"/>
    <w:rsid w:val="008C301C"/>
    <w:rsid w:val="008C3102"/>
    <w:rsid w:val="008C32F5"/>
    <w:rsid w:val="008C34CF"/>
    <w:rsid w:val="008C39C3"/>
    <w:rsid w:val="008C3A3C"/>
    <w:rsid w:val="008C3D37"/>
    <w:rsid w:val="008C404B"/>
    <w:rsid w:val="008C424D"/>
    <w:rsid w:val="008C43A3"/>
    <w:rsid w:val="008C43D8"/>
    <w:rsid w:val="008C4895"/>
    <w:rsid w:val="008C524A"/>
    <w:rsid w:val="008C5270"/>
    <w:rsid w:val="008C5347"/>
    <w:rsid w:val="008C5836"/>
    <w:rsid w:val="008C5866"/>
    <w:rsid w:val="008C6370"/>
    <w:rsid w:val="008C6577"/>
    <w:rsid w:val="008C66EE"/>
    <w:rsid w:val="008C677F"/>
    <w:rsid w:val="008C6B41"/>
    <w:rsid w:val="008C6BFC"/>
    <w:rsid w:val="008C6CD1"/>
    <w:rsid w:val="008C77D5"/>
    <w:rsid w:val="008C7A96"/>
    <w:rsid w:val="008C7CA0"/>
    <w:rsid w:val="008D0075"/>
    <w:rsid w:val="008D065B"/>
    <w:rsid w:val="008D0E90"/>
    <w:rsid w:val="008D14FA"/>
    <w:rsid w:val="008D17AE"/>
    <w:rsid w:val="008D2149"/>
    <w:rsid w:val="008D21EE"/>
    <w:rsid w:val="008D22BE"/>
    <w:rsid w:val="008D2B44"/>
    <w:rsid w:val="008D2DF7"/>
    <w:rsid w:val="008D2F33"/>
    <w:rsid w:val="008D2F74"/>
    <w:rsid w:val="008D2FB3"/>
    <w:rsid w:val="008D33ED"/>
    <w:rsid w:val="008D355E"/>
    <w:rsid w:val="008D371D"/>
    <w:rsid w:val="008D3E02"/>
    <w:rsid w:val="008D3F2A"/>
    <w:rsid w:val="008D3FCE"/>
    <w:rsid w:val="008D430E"/>
    <w:rsid w:val="008D43BA"/>
    <w:rsid w:val="008D4E45"/>
    <w:rsid w:val="008D4F33"/>
    <w:rsid w:val="008D53A9"/>
    <w:rsid w:val="008D5624"/>
    <w:rsid w:val="008D5917"/>
    <w:rsid w:val="008D5DCF"/>
    <w:rsid w:val="008D5E35"/>
    <w:rsid w:val="008D5F97"/>
    <w:rsid w:val="008D6052"/>
    <w:rsid w:val="008D61E2"/>
    <w:rsid w:val="008D6711"/>
    <w:rsid w:val="008D6870"/>
    <w:rsid w:val="008D6973"/>
    <w:rsid w:val="008D69AE"/>
    <w:rsid w:val="008D6CA3"/>
    <w:rsid w:val="008D7007"/>
    <w:rsid w:val="008D70EC"/>
    <w:rsid w:val="008D746D"/>
    <w:rsid w:val="008D74B6"/>
    <w:rsid w:val="008D76F4"/>
    <w:rsid w:val="008D7753"/>
    <w:rsid w:val="008D78E3"/>
    <w:rsid w:val="008D78EB"/>
    <w:rsid w:val="008D7E6F"/>
    <w:rsid w:val="008E0142"/>
    <w:rsid w:val="008E0388"/>
    <w:rsid w:val="008E0DBC"/>
    <w:rsid w:val="008E0E2A"/>
    <w:rsid w:val="008E179D"/>
    <w:rsid w:val="008E1B3A"/>
    <w:rsid w:val="008E2952"/>
    <w:rsid w:val="008E3105"/>
    <w:rsid w:val="008E3277"/>
    <w:rsid w:val="008E34DE"/>
    <w:rsid w:val="008E3BDB"/>
    <w:rsid w:val="008E3F9C"/>
    <w:rsid w:val="008E4869"/>
    <w:rsid w:val="008E488E"/>
    <w:rsid w:val="008E4BE5"/>
    <w:rsid w:val="008E5086"/>
    <w:rsid w:val="008E550A"/>
    <w:rsid w:val="008E56D5"/>
    <w:rsid w:val="008E5A2E"/>
    <w:rsid w:val="008E5ABE"/>
    <w:rsid w:val="008E5EB0"/>
    <w:rsid w:val="008E63FE"/>
    <w:rsid w:val="008E68BE"/>
    <w:rsid w:val="008E737F"/>
    <w:rsid w:val="008E78D5"/>
    <w:rsid w:val="008E7AC4"/>
    <w:rsid w:val="008E7C26"/>
    <w:rsid w:val="008E7D62"/>
    <w:rsid w:val="008F0396"/>
    <w:rsid w:val="008F0961"/>
    <w:rsid w:val="008F0C63"/>
    <w:rsid w:val="008F1050"/>
    <w:rsid w:val="008F1774"/>
    <w:rsid w:val="008F18BD"/>
    <w:rsid w:val="008F18F2"/>
    <w:rsid w:val="008F2137"/>
    <w:rsid w:val="008F21D4"/>
    <w:rsid w:val="008F2433"/>
    <w:rsid w:val="008F2464"/>
    <w:rsid w:val="008F24AF"/>
    <w:rsid w:val="008F2524"/>
    <w:rsid w:val="008F2838"/>
    <w:rsid w:val="008F2AB8"/>
    <w:rsid w:val="008F2D23"/>
    <w:rsid w:val="008F2F1B"/>
    <w:rsid w:val="008F31D4"/>
    <w:rsid w:val="008F361E"/>
    <w:rsid w:val="008F3A02"/>
    <w:rsid w:val="008F427C"/>
    <w:rsid w:val="008F42EF"/>
    <w:rsid w:val="008F45DD"/>
    <w:rsid w:val="008F464B"/>
    <w:rsid w:val="008F4A63"/>
    <w:rsid w:val="008F4BAE"/>
    <w:rsid w:val="008F4C40"/>
    <w:rsid w:val="008F4EF0"/>
    <w:rsid w:val="008F53AB"/>
    <w:rsid w:val="008F56F4"/>
    <w:rsid w:val="008F5D2B"/>
    <w:rsid w:val="008F5EE9"/>
    <w:rsid w:val="008F5F75"/>
    <w:rsid w:val="008F5FD6"/>
    <w:rsid w:val="008F61D6"/>
    <w:rsid w:val="008F666C"/>
    <w:rsid w:val="008F6710"/>
    <w:rsid w:val="008F68C4"/>
    <w:rsid w:val="008F68F0"/>
    <w:rsid w:val="008F68FD"/>
    <w:rsid w:val="008F6C15"/>
    <w:rsid w:val="008F6E4A"/>
    <w:rsid w:val="008F6E7D"/>
    <w:rsid w:val="008F70CA"/>
    <w:rsid w:val="008F7207"/>
    <w:rsid w:val="008F72A6"/>
    <w:rsid w:val="008F76AB"/>
    <w:rsid w:val="008F7823"/>
    <w:rsid w:val="008F7B8B"/>
    <w:rsid w:val="008F7F19"/>
    <w:rsid w:val="009004A3"/>
    <w:rsid w:val="009004C2"/>
    <w:rsid w:val="0090078E"/>
    <w:rsid w:val="00900947"/>
    <w:rsid w:val="00900ADD"/>
    <w:rsid w:val="0090149B"/>
    <w:rsid w:val="00901868"/>
    <w:rsid w:val="009019A5"/>
    <w:rsid w:val="00901FD1"/>
    <w:rsid w:val="0090226B"/>
    <w:rsid w:val="009022F2"/>
    <w:rsid w:val="00902BAB"/>
    <w:rsid w:val="00902F99"/>
    <w:rsid w:val="0090341E"/>
    <w:rsid w:val="00903536"/>
    <w:rsid w:val="009037BF"/>
    <w:rsid w:val="009037E5"/>
    <w:rsid w:val="00903850"/>
    <w:rsid w:val="00903B07"/>
    <w:rsid w:val="00903C94"/>
    <w:rsid w:val="00903CA7"/>
    <w:rsid w:val="00904055"/>
    <w:rsid w:val="009041A8"/>
    <w:rsid w:val="009047E7"/>
    <w:rsid w:val="00904D01"/>
    <w:rsid w:val="00904F0B"/>
    <w:rsid w:val="00905098"/>
    <w:rsid w:val="00905417"/>
    <w:rsid w:val="00905635"/>
    <w:rsid w:val="0090576E"/>
    <w:rsid w:val="00905859"/>
    <w:rsid w:val="00905C3F"/>
    <w:rsid w:val="00905DFC"/>
    <w:rsid w:val="00905F56"/>
    <w:rsid w:val="00905FB2"/>
    <w:rsid w:val="0090637C"/>
    <w:rsid w:val="00906460"/>
    <w:rsid w:val="009064F4"/>
    <w:rsid w:val="00906B6E"/>
    <w:rsid w:val="00906CC0"/>
    <w:rsid w:val="00906F8B"/>
    <w:rsid w:val="00907230"/>
    <w:rsid w:val="0090779F"/>
    <w:rsid w:val="00907D58"/>
    <w:rsid w:val="009103F1"/>
    <w:rsid w:val="0091073D"/>
    <w:rsid w:val="009108A1"/>
    <w:rsid w:val="00910EE3"/>
    <w:rsid w:val="00911338"/>
    <w:rsid w:val="0091139C"/>
    <w:rsid w:val="009118A1"/>
    <w:rsid w:val="00911DE3"/>
    <w:rsid w:val="00911F69"/>
    <w:rsid w:val="00912106"/>
    <w:rsid w:val="009121CC"/>
    <w:rsid w:val="00912663"/>
    <w:rsid w:val="00912F95"/>
    <w:rsid w:val="009134D9"/>
    <w:rsid w:val="009135F9"/>
    <w:rsid w:val="00913A68"/>
    <w:rsid w:val="00913A8E"/>
    <w:rsid w:val="00913F90"/>
    <w:rsid w:val="0091418F"/>
    <w:rsid w:val="00914A66"/>
    <w:rsid w:val="00914F01"/>
    <w:rsid w:val="00915386"/>
    <w:rsid w:val="009155F3"/>
    <w:rsid w:val="009158D1"/>
    <w:rsid w:val="00915945"/>
    <w:rsid w:val="00915C0A"/>
    <w:rsid w:val="00915EEB"/>
    <w:rsid w:val="00915F81"/>
    <w:rsid w:val="009160C8"/>
    <w:rsid w:val="0091633E"/>
    <w:rsid w:val="009167EF"/>
    <w:rsid w:val="0091698F"/>
    <w:rsid w:val="00916BFD"/>
    <w:rsid w:val="00916C44"/>
    <w:rsid w:val="00916CDF"/>
    <w:rsid w:val="00917203"/>
    <w:rsid w:val="0091746F"/>
    <w:rsid w:val="0091786F"/>
    <w:rsid w:val="00917F01"/>
    <w:rsid w:val="00917F40"/>
    <w:rsid w:val="00920670"/>
    <w:rsid w:val="009206DD"/>
    <w:rsid w:val="0092096C"/>
    <w:rsid w:val="00920D84"/>
    <w:rsid w:val="00920F7B"/>
    <w:rsid w:val="00921216"/>
    <w:rsid w:val="0092162D"/>
    <w:rsid w:val="0092167E"/>
    <w:rsid w:val="00921BC5"/>
    <w:rsid w:val="00921F1F"/>
    <w:rsid w:val="00922225"/>
    <w:rsid w:val="00922762"/>
    <w:rsid w:val="00922BEC"/>
    <w:rsid w:val="009239B0"/>
    <w:rsid w:val="00923CF2"/>
    <w:rsid w:val="00923D98"/>
    <w:rsid w:val="00924215"/>
    <w:rsid w:val="009244AC"/>
    <w:rsid w:val="00924750"/>
    <w:rsid w:val="009247C2"/>
    <w:rsid w:val="00924932"/>
    <w:rsid w:val="00924AD7"/>
    <w:rsid w:val="00924E37"/>
    <w:rsid w:val="00924E8E"/>
    <w:rsid w:val="0092524C"/>
    <w:rsid w:val="009254DE"/>
    <w:rsid w:val="00925621"/>
    <w:rsid w:val="0092587F"/>
    <w:rsid w:val="00925906"/>
    <w:rsid w:val="00925A34"/>
    <w:rsid w:val="00925B95"/>
    <w:rsid w:val="00925F04"/>
    <w:rsid w:val="009261DF"/>
    <w:rsid w:val="00926618"/>
    <w:rsid w:val="0092663A"/>
    <w:rsid w:val="00926881"/>
    <w:rsid w:val="0092698B"/>
    <w:rsid w:val="00926E2A"/>
    <w:rsid w:val="00926FB4"/>
    <w:rsid w:val="0092729D"/>
    <w:rsid w:val="00927358"/>
    <w:rsid w:val="00927903"/>
    <w:rsid w:val="00927B58"/>
    <w:rsid w:val="00927EB5"/>
    <w:rsid w:val="00927F79"/>
    <w:rsid w:val="00930DDC"/>
    <w:rsid w:val="0093129D"/>
    <w:rsid w:val="0093137B"/>
    <w:rsid w:val="00931783"/>
    <w:rsid w:val="00931BB7"/>
    <w:rsid w:val="00931E37"/>
    <w:rsid w:val="009321A6"/>
    <w:rsid w:val="0093299B"/>
    <w:rsid w:val="00932A53"/>
    <w:rsid w:val="00932F0A"/>
    <w:rsid w:val="00933239"/>
    <w:rsid w:val="00933496"/>
    <w:rsid w:val="0093367C"/>
    <w:rsid w:val="0093372F"/>
    <w:rsid w:val="009339FA"/>
    <w:rsid w:val="00933D41"/>
    <w:rsid w:val="00933E27"/>
    <w:rsid w:val="00933F9A"/>
    <w:rsid w:val="00934281"/>
    <w:rsid w:val="0093438B"/>
    <w:rsid w:val="00934918"/>
    <w:rsid w:val="0093491C"/>
    <w:rsid w:val="00934C96"/>
    <w:rsid w:val="00934DBF"/>
    <w:rsid w:val="00935105"/>
    <w:rsid w:val="00935220"/>
    <w:rsid w:val="00935ADE"/>
    <w:rsid w:val="00935B2A"/>
    <w:rsid w:val="009367EC"/>
    <w:rsid w:val="00936809"/>
    <w:rsid w:val="00936C40"/>
    <w:rsid w:val="00936C44"/>
    <w:rsid w:val="00937050"/>
    <w:rsid w:val="009370EF"/>
    <w:rsid w:val="00937EB4"/>
    <w:rsid w:val="009402C4"/>
    <w:rsid w:val="0094118C"/>
    <w:rsid w:val="00941330"/>
    <w:rsid w:val="009414C7"/>
    <w:rsid w:val="009414CF"/>
    <w:rsid w:val="0094173F"/>
    <w:rsid w:val="00941CBD"/>
    <w:rsid w:val="00941F5A"/>
    <w:rsid w:val="00942423"/>
    <w:rsid w:val="00942715"/>
    <w:rsid w:val="00942899"/>
    <w:rsid w:val="009429D0"/>
    <w:rsid w:val="00942DFD"/>
    <w:rsid w:val="00942FA7"/>
    <w:rsid w:val="009432D9"/>
    <w:rsid w:val="00943325"/>
    <w:rsid w:val="0094380E"/>
    <w:rsid w:val="00943C05"/>
    <w:rsid w:val="00944798"/>
    <w:rsid w:val="009457B3"/>
    <w:rsid w:val="009457FD"/>
    <w:rsid w:val="00945842"/>
    <w:rsid w:val="009459E6"/>
    <w:rsid w:val="00945A3D"/>
    <w:rsid w:val="00946052"/>
    <w:rsid w:val="009460BD"/>
    <w:rsid w:val="009461A9"/>
    <w:rsid w:val="00946482"/>
    <w:rsid w:val="009464C9"/>
    <w:rsid w:val="00946584"/>
    <w:rsid w:val="00946856"/>
    <w:rsid w:val="009468DE"/>
    <w:rsid w:val="00946905"/>
    <w:rsid w:val="00946965"/>
    <w:rsid w:val="0094716E"/>
    <w:rsid w:val="0094762D"/>
    <w:rsid w:val="00947678"/>
    <w:rsid w:val="00947682"/>
    <w:rsid w:val="00947847"/>
    <w:rsid w:val="00947B46"/>
    <w:rsid w:val="00947C10"/>
    <w:rsid w:val="00947D50"/>
    <w:rsid w:val="00950065"/>
    <w:rsid w:val="00950699"/>
    <w:rsid w:val="009506EE"/>
    <w:rsid w:val="00950A00"/>
    <w:rsid w:val="00951347"/>
    <w:rsid w:val="00951375"/>
    <w:rsid w:val="0095162B"/>
    <w:rsid w:val="009516C6"/>
    <w:rsid w:val="00951AF0"/>
    <w:rsid w:val="00951E79"/>
    <w:rsid w:val="00951EDC"/>
    <w:rsid w:val="0095221B"/>
    <w:rsid w:val="00952382"/>
    <w:rsid w:val="00952770"/>
    <w:rsid w:val="00952777"/>
    <w:rsid w:val="009530C5"/>
    <w:rsid w:val="009531D3"/>
    <w:rsid w:val="009535BB"/>
    <w:rsid w:val="00953619"/>
    <w:rsid w:val="0095376E"/>
    <w:rsid w:val="009538C2"/>
    <w:rsid w:val="009538E2"/>
    <w:rsid w:val="0095397E"/>
    <w:rsid w:val="00953A0E"/>
    <w:rsid w:val="00953A6C"/>
    <w:rsid w:val="00953CCF"/>
    <w:rsid w:val="00953D42"/>
    <w:rsid w:val="0095448E"/>
    <w:rsid w:val="009548CB"/>
    <w:rsid w:val="00954939"/>
    <w:rsid w:val="00954CDA"/>
    <w:rsid w:val="00954CEA"/>
    <w:rsid w:val="00955006"/>
    <w:rsid w:val="009553C2"/>
    <w:rsid w:val="00955521"/>
    <w:rsid w:val="00955C8B"/>
    <w:rsid w:val="00956387"/>
    <w:rsid w:val="0095658D"/>
    <w:rsid w:val="009566BB"/>
    <w:rsid w:val="0095678D"/>
    <w:rsid w:val="009569A3"/>
    <w:rsid w:val="00956BCD"/>
    <w:rsid w:val="00956BF3"/>
    <w:rsid w:val="00956D25"/>
    <w:rsid w:val="00956E4E"/>
    <w:rsid w:val="00956EA5"/>
    <w:rsid w:val="00957391"/>
    <w:rsid w:val="009573E1"/>
    <w:rsid w:val="0095785F"/>
    <w:rsid w:val="00957924"/>
    <w:rsid w:val="00957D1C"/>
    <w:rsid w:val="009604BD"/>
    <w:rsid w:val="00960547"/>
    <w:rsid w:val="00960953"/>
    <w:rsid w:val="00960BB5"/>
    <w:rsid w:val="00960BD6"/>
    <w:rsid w:val="00960EC4"/>
    <w:rsid w:val="00961449"/>
    <w:rsid w:val="00961955"/>
    <w:rsid w:val="009619DA"/>
    <w:rsid w:val="00961B2F"/>
    <w:rsid w:val="00962258"/>
    <w:rsid w:val="0096310B"/>
    <w:rsid w:val="009637D6"/>
    <w:rsid w:val="009638E8"/>
    <w:rsid w:val="00963A98"/>
    <w:rsid w:val="009640D0"/>
    <w:rsid w:val="009644A7"/>
    <w:rsid w:val="00964598"/>
    <w:rsid w:val="00964601"/>
    <w:rsid w:val="009646FC"/>
    <w:rsid w:val="00964859"/>
    <w:rsid w:val="00964890"/>
    <w:rsid w:val="00964A03"/>
    <w:rsid w:val="00964B48"/>
    <w:rsid w:val="00964E6F"/>
    <w:rsid w:val="00964EA5"/>
    <w:rsid w:val="0096531B"/>
    <w:rsid w:val="00965435"/>
    <w:rsid w:val="00965A49"/>
    <w:rsid w:val="00965D08"/>
    <w:rsid w:val="00966168"/>
    <w:rsid w:val="0096629A"/>
    <w:rsid w:val="0096634F"/>
    <w:rsid w:val="00966393"/>
    <w:rsid w:val="009669B8"/>
    <w:rsid w:val="00967136"/>
    <w:rsid w:val="00967425"/>
    <w:rsid w:val="00967508"/>
    <w:rsid w:val="0096753C"/>
    <w:rsid w:val="009676BB"/>
    <w:rsid w:val="00967A1A"/>
    <w:rsid w:val="00967A53"/>
    <w:rsid w:val="00967F79"/>
    <w:rsid w:val="009700B8"/>
    <w:rsid w:val="00970163"/>
    <w:rsid w:val="00970B9A"/>
    <w:rsid w:val="00971072"/>
    <w:rsid w:val="00971152"/>
    <w:rsid w:val="00971751"/>
    <w:rsid w:val="00971774"/>
    <w:rsid w:val="0097178E"/>
    <w:rsid w:val="00971DFF"/>
    <w:rsid w:val="00972C50"/>
    <w:rsid w:val="00972C60"/>
    <w:rsid w:val="00972D81"/>
    <w:rsid w:val="00972F39"/>
    <w:rsid w:val="009730EC"/>
    <w:rsid w:val="0097317F"/>
    <w:rsid w:val="00973231"/>
    <w:rsid w:val="009732D6"/>
    <w:rsid w:val="0097337D"/>
    <w:rsid w:val="009733E3"/>
    <w:rsid w:val="0097347C"/>
    <w:rsid w:val="0097388B"/>
    <w:rsid w:val="00973AA1"/>
    <w:rsid w:val="00973C3C"/>
    <w:rsid w:val="00973C6E"/>
    <w:rsid w:val="009742B9"/>
    <w:rsid w:val="0097430B"/>
    <w:rsid w:val="00974395"/>
    <w:rsid w:val="00974961"/>
    <w:rsid w:val="00974B84"/>
    <w:rsid w:val="00974CA6"/>
    <w:rsid w:val="00974DBB"/>
    <w:rsid w:val="00975366"/>
    <w:rsid w:val="0097560A"/>
    <w:rsid w:val="0097561A"/>
    <w:rsid w:val="00975767"/>
    <w:rsid w:val="00975900"/>
    <w:rsid w:val="00975A68"/>
    <w:rsid w:val="00975A91"/>
    <w:rsid w:val="009760A0"/>
    <w:rsid w:val="00976455"/>
    <w:rsid w:val="0097655B"/>
    <w:rsid w:val="00976B4E"/>
    <w:rsid w:val="00976E3F"/>
    <w:rsid w:val="00976EC1"/>
    <w:rsid w:val="009771AE"/>
    <w:rsid w:val="009773C7"/>
    <w:rsid w:val="00977507"/>
    <w:rsid w:val="0097763C"/>
    <w:rsid w:val="009777A4"/>
    <w:rsid w:val="009778ED"/>
    <w:rsid w:val="00977A52"/>
    <w:rsid w:val="00977DF8"/>
    <w:rsid w:val="00977E2A"/>
    <w:rsid w:val="00977EAE"/>
    <w:rsid w:val="009805E0"/>
    <w:rsid w:val="00980AB7"/>
    <w:rsid w:val="009810C4"/>
    <w:rsid w:val="0098163A"/>
    <w:rsid w:val="00981F8B"/>
    <w:rsid w:val="00982405"/>
    <w:rsid w:val="009824BC"/>
    <w:rsid w:val="009824D9"/>
    <w:rsid w:val="00982945"/>
    <w:rsid w:val="00982B37"/>
    <w:rsid w:val="00982B39"/>
    <w:rsid w:val="009836C6"/>
    <w:rsid w:val="00983B84"/>
    <w:rsid w:val="00983B9E"/>
    <w:rsid w:val="00983C94"/>
    <w:rsid w:val="00984412"/>
    <w:rsid w:val="00984659"/>
    <w:rsid w:val="009846AC"/>
    <w:rsid w:val="00984F6E"/>
    <w:rsid w:val="00985E26"/>
    <w:rsid w:val="0098615E"/>
    <w:rsid w:val="00986A16"/>
    <w:rsid w:val="00986A79"/>
    <w:rsid w:val="00986C3C"/>
    <w:rsid w:val="009871D8"/>
    <w:rsid w:val="00987415"/>
    <w:rsid w:val="009875AD"/>
    <w:rsid w:val="009876B0"/>
    <w:rsid w:val="00987BAD"/>
    <w:rsid w:val="00987CC5"/>
    <w:rsid w:val="009905BE"/>
    <w:rsid w:val="00990701"/>
    <w:rsid w:val="00990B2A"/>
    <w:rsid w:val="00990B66"/>
    <w:rsid w:val="00990DE4"/>
    <w:rsid w:val="00990EBD"/>
    <w:rsid w:val="0099192B"/>
    <w:rsid w:val="00991DD0"/>
    <w:rsid w:val="00991EF7"/>
    <w:rsid w:val="009920A6"/>
    <w:rsid w:val="00992101"/>
    <w:rsid w:val="009921E9"/>
    <w:rsid w:val="009924B8"/>
    <w:rsid w:val="00992669"/>
    <w:rsid w:val="009928EB"/>
    <w:rsid w:val="00992B7A"/>
    <w:rsid w:val="00992CFD"/>
    <w:rsid w:val="00992ECC"/>
    <w:rsid w:val="00993106"/>
    <w:rsid w:val="0099377E"/>
    <w:rsid w:val="009938B1"/>
    <w:rsid w:val="00993B2F"/>
    <w:rsid w:val="00993B59"/>
    <w:rsid w:val="00993BB2"/>
    <w:rsid w:val="0099449A"/>
    <w:rsid w:val="009944B4"/>
    <w:rsid w:val="00994615"/>
    <w:rsid w:val="00994B27"/>
    <w:rsid w:val="0099504E"/>
    <w:rsid w:val="009953FA"/>
    <w:rsid w:val="009958B8"/>
    <w:rsid w:val="00995A83"/>
    <w:rsid w:val="00995C45"/>
    <w:rsid w:val="009964B9"/>
    <w:rsid w:val="00996A9F"/>
    <w:rsid w:val="00996CC3"/>
    <w:rsid w:val="00996EFF"/>
    <w:rsid w:val="009976F5"/>
    <w:rsid w:val="009977D3"/>
    <w:rsid w:val="00997A41"/>
    <w:rsid w:val="00997C41"/>
    <w:rsid w:val="00997CE4"/>
    <w:rsid w:val="00997E20"/>
    <w:rsid w:val="00997EB1"/>
    <w:rsid w:val="009A011C"/>
    <w:rsid w:val="009A05E2"/>
    <w:rsid w:val="009A0666"/>
    <w:rsid w:val="009A0907"/>
    <w:rsid w:val="009A09CD"/>
    <w:rsid w:val="009A1285"/>
    <w:rsid w:val="009A1717"/>
    <w:rsid w:val="009A189C"/>
    <w:rsid w:val="009A19F6"/>
    <w:rsid w:val="009A1A08"/>
    <w:rsid w:val="009A1B9E"/>
    <w:rsid w:val="009A21E2"/>
    <w:rsid w:val="009A2211"/>
    <w:rsid w:val="009A225B"/>
    <w:rsid w:val="009A259A"/>
    <w:rsid w:val="009A2718"/>
    <w:rsid w:val="009A2DC4"/>
    <w:rsid w:val="009A2FBF"/>
    <w:rsid w:val="009A3382"/>
    <w:rsid w:val="009A3D9A"/>
    <w:rsid w:val="009A3E7A"/>
    <w:rsid w:val="009A4345"/>
    <w:rsid w:val="009A46FA"/>
    <w:rsid w:val="009A4BF5"/>
    <w:rsid w:val="009A4CFF"/>
    <w:rsid w:val="009A4E00"/>
    <w:rsid w:val="009A5470"/>
    <w:rsid w:val="009A560C"/>
    <w:rsid w:val="009A563A"/>
    <w:rsid w:val="009A5B77"/>
    <w:rsid w:val="009A5BD0"/>
    <w:rsid w:val="009A6215"/>
    <w:rsid w:val="009A63A6"/>
    <w:rsid w:val="009A68C3"/>
    <w:rsid w:val="009A68C9"/>
    <w:rsid w:val="009A690D"/>
    <w:rsid w:val="009A6E22"/>
    <w:rsid w:val="009A7B46"/>
    <w:rsid w:val="009B0495"/>
    <w:rsid w:val="009B05B0"/>
    <w:rsid w:val="009B0648"/>
    <w:rsid w:val="009B07BD"/>
    <w:rsid w:val="009B0D97"/>
    <w:rsid w:val="009B0E75"/>
    <w:rsid w:val="009B10D5"/>
    <w:rsid w:val="009B1557"/>
    <w:rsid w:val="009B1886"/>
    <w:rsid w:val="009B18BC"/>
    <w:rsid w:val="009B20B5"/>
    <w:rsid w:val="009B23CD"/>
    <w:rsid w:val="009B245D"/>
    <w:rsid w:val="009B2496"/>
    <w:rsid w:val="009B2910"/>
    <w:rsid w:val="009B2D68"/>
    <w:rsid w:val="009B2F19"/>
    <w:rsid w:val="009B34A6"/>
    <w:rsid w:val="009B34E3"/>
    <w:rsid w:val="009B35C3"/>
    <w:rsid w:val="009B3BA6"/>
    <w:rsid w:val="009B4092"/>
    <w:rsid w:val="009B424A"/>
    <w:rsid w:val="009B42F0"/>
    <w:rsid w:val="009B46AC"/>
    <w:rsid w:val="009B53EC"/>
    <w:rsid w:val="009B68C5"/>
    <w:rsid w:val="009B6951"/>
    <w:rsid w:val="009B6AE0"/>
    <w:rsid w:val="009B6BB8"/>
    <w:rsid w:val="009B6D75"/>
    <w:rsid w:val="009B6E81"/>
    <w:rsid w:val="009B6FA3"/>
    <w:rsid w:val="009B72E8"/>
    <w:rsid w:val="009B7379"/>
    <w:rsid w:val="009B7898"/>
    <w:rsid w:val="009B7B16"/>
    <w:rsid w:val="009B7EB3"/>
    <w:rsid w:val="009C0181"/>
    <w:rsid w:val="009C09E8"/>
    <w:rsid w:val="009C0AC9"/>
    <w:rsid w:val="009C0B71"/>
    <w:rsid w:val="009C0BC0"/>
    <w:rsid w:val="009C1085"/>
    <w:rsid w:val="009C171D"/>
    <w:rsid w:val="009C1979"/>
    <w:rsid w:val="009C1AD5"/>
    <w:rsid w:val="009C1C3E"/>
    <w:rsid w:val="009C1DA9"/>
    <w:rsid w:val="009C203C"/>
    <w:rsid w:val="009C2360"/>
    <w:rsid w:val="009C281B"/>
    <w:rsid w:val="009C2992"/>
    <w:rsid w:val="009C2A9C"/>
    <w:rsid w:val="009C2B33"/>
    <w:rsid w:val="009C2BCE"/>
    <w:rsid w:val="009C30CC"/>
    <w:rsid w:val="009C30E7"/>
    <w:rsid w:val="009C31B3"/>
    <w:rsid w:val="009C3234"/>
    <w:rsid w:val="009C382E"/>
    <w:rsid w:val="009C3B64"/>
    <w:rsid w:val="009C3F16"/>
    <w:rsid w:val="009C3F42"/>
    <w:rsid w:val="009C4216"/>
    <w:rsid w:val="009C4276"/>
    <w:rsid w:val="009C43A5"/>
    <w:rsid w:val="009C4A19"/>
    <w:rsid w:val="009C4FE9"/>
    <w:rsid w:val="009C515F"/>
    <w:rsid w:val="009C52F4"/>
    <w:rsid w:val="009C530C"/>
    <w:rsid w:val="009C5833"/>
    <w:rsid w:val="009C58D9"/>
    <w:rsid w:val="009C664C"/>
    <w:rsid w:val="009C699D"/>
    <w:rsid w:val="009C69B4"/>
    <w:rsid w:val="009C6B53"/>
    <w:rsid w:val="009C6D43"/>
    <w:rsid w:val="009C6E0E"/>
    <w:rsid w:val="009C6EEA"/>
    <w:rsid w:val="009C7308"/>
    <w:rsid w:val="009C7438"/>
    <w:rsid w:val="009C7536"/>
    <w:rsid w:val="009C768E"/>
    <w:rsid w:val="009C7CFA"/>
    <w:rsid w:val="009D001D"/>
    <w:rsid w:val="009D014A"/>
    <w:rsid w:val="009D0550"/>
    <w:rsid w:val="009D0650"/>
    <w:rsid w:val="009D07F9"/>
    <w:rsid w:val="009D0CD8"/>
    <w:rsid w:val="009D1567"/>
    <w:rsid w:val="009D1A47"/>
    <w:rsid w:val="009D1ABD"/>
    <w:rsid w:val="009D1CD2"/>
    <w:rsid w:val="009D1E51"/>
    <w:rsid w:val="009D2428"/>
    <w:rsid w:val="009D2F53"/>
    <w:rsid w:val="009D2F86"/>
    <w:rsid w:val="009D3473"/>
    <w:rsid w:val="009D353E"/>
    <w:rsid w:val="009D3854"/>
    <w:rsid w:val="009D3AB8"/>
    <w:rsid w:val="009D3D7F"/>
    <w:rsid w:val="009D41F0"/>
    <w:rsid w:val="009D4375"/>
    <w:rsid w:val="009D440E"/>
    <w:rsid w:val="009D485B"/>
    <w:rsid w:val="009D5099"/>
    <w:rsid w:val="009D50EE"/>
    <w:rsid w:val="009D5317"/>
    <w:rsid w:val="009D54FA"/>
    <w:rsid w:val="009D5B20"/>
    <w:rsid w:val="009D5DA8"/>
    <w:rsid w:val="009D6159"/>
    <w:rsid w:val="009D64FC"/>
    <w:rsid w:val="009D6739"/>
    <w:rsid w:val="009D6AC3"/>
    <w:rsid w:val="009D6B38"/>
    <w:rsid w:val="009D6B80"/>
    <w:rsid w:val="009D715E"/>
    <w:rsid w:val="009D72E4"/>
    <w:rsid w:val="009D76BE"/>
    <w:rsid w:val="009D76E0"/>
    <w:rsid w:val="009D7AD1"/>
    <w:rsid w:val="009D7AF8"/>
    <w:rsid w:val="009D7D2D"/>
    <w:rsid w:val="009D7EA8"/>
    <w:rsid w:val="009E061C"/>
    <w:rsid w:val="009E08FB"/>
    <w:rsid w:val="009E0DE6"/>
    <w:rsid w:val="009E0EE7"/>
    <w:rsid w:val="009E1280"/>
    <w:rsid w:val="009E1324"/>
    <w:rsid w:val="009E1A18"/>
    <w:rsid w:val="009E2281"/>
    <w:rsid w:val="009E236E"/>
    <w:rsid w:val="009E2FB4"/>
    <w:rsid w:val="009E329A"/>
    <w:rsid w:val="009E3324"/>
    <w:rsid w:val="009E33C9"/>
    <w:rsid w:val="009E3443"/>
    <w:rsid w:val="009E3647"/>
    <w:rsid w:val="009E3E6C"/>
    <w:rsid w:val="009E3F92"/>
    <w:rsid w:val="009E411C"/>
    <w:rsid w:val="009E4A80"/>
    <w:rsid w:val="009E4A90"/>
    <w:rsid w:val="009E4BD0"/>
    <w:rsid w:val="009E51A5"/>
    <w:rsid w:val="009E532A"/>
    <w:rsid w:val="009E53AE"/>
    <w:rsid w:val="009E61C8"/>
    <w:rsid w:val="009E62EB"/>
    <w:rsid w:val="009E6612"/>
    <w:rsid w:val="009E6C75"/>
    <w:rsid w:val="009E6E2E"/>
    <w:rsid w:val="009E6FB4"/>
    <w:rsid w:val="009E710C"/>
    <w:rsid w:val="009E7111"/>
    <w:rsid w:val="009E7A1E"/>
    <w:rsid w:val="009E7D3E"/>
    <w:rsid w:val="009E7FA8"/>
    <w:rsid w:val="009F0999"/>
    <w:rsid w:val="009F0EA1"/>
    <w:rsid w:val="009F13D3"/>
    <w:rsid w:val="009F22D8"/>
    <w:rsid w:val="009F26E7"/>
    <w:rsid w:val="009F28A7"/>
    <w:rsid w:val="009F2ADA"/>
    <w:rsid w:val="009F2C9E"/>
    <w:rsid w:val="009F2DB9"/>
    <w:rsid w:val="009F3244"/>
    <w:rsid w:val="009F341D"/>
    <w:rsid w:val="009F3592"/>
    <w:rsid w:val="009F3C6B"/>
    <w:rsid w:val="009F4C19"/>
    <w:rsid w:val="009F508D"/>
    <w:rsid w:val="009F52AE"/>
    <w:rsid w:val="009F536A"/>
    <w:rsid w:val="009F5560"/>
    <w:rsid w:val="009F5877"/>
    <w:rsid w:val="009F5EB8"/>
    <w:rsid w:val="009F5EBD"/>
    <w:rsid w:val="009F5F20"/>
    <w:rsid w:val="009F5F5A"/>
    <w:rsid w:val="009F5FC0"/>
    <w:rsid w:val="009F6457"/>
    <w:rsid w:val="009F68D7"/>
    <w:rsid w:val="009F6A15"/>
    <w:rsid w:val="009F6C05"/>
    <w:rsid w:val="009F71C4"/>
    <w:rsid w:val="009F7968"/>
    <w:rsid w:val="009F7ED1"/>
    <w:rsid w:val="00A00411"/>
    <w:rsid w:val="00A0047C"/>
    <w:rsid w:val="00A007C6"/>
    <w:rsid w:val="00A007D2"/>
    <w:rsid w:val="00A0082F"/>
    <w:rsid w:val="00A00A7D"/>
    <w:rsid w:val="00A00D83"/>
    <w:rsid w:val="00A022AE"/>
    <w:rsid w:val="00A02497"/>
    <w:rsid w:val="00A026A0"/>
    <w:rsid w:val="00A02B3B"/>
    <w:rsid w:val="00A03278"/>
    <w:rsid w:val="00A03326"/>
    <w:rsid w:val="00A038AE"/>
    <w:rsid w:val="00A0396D"/>
    <w:rsid w:val="00A03A77"/>
    <w:rsid w:val="00A03C4E"/>
    <w:rsid w:val="00A03E0E"/>
    <w:rsid w:val="00A04067"/>
    <w:rsid w:val="00A04483"/>
    <w:rsid w:val="00A046CC"/>
    <w:rsid w:val="00A04C37"/>
    <w:rsid w:val="00A05084"/>
    <w:rsid w:val="00A0513D"/>
    <w:rsid w:val="00A0586A"/>
    <w:rsid w:val="00A05B4A"/>
    <w:rsid w:val="00A06046"/>
    <w:rsid w:val="00A066F7"/>
    <w:rsid w:val="00A06835"/>
    <w:rsid w:val="00A06AF6"/>
    <w:rsid w:val="00A06C87"/>
    <w:rsid w:val="00A06E0D"/>
    <w:rsid w:val="00A06E37"/>
    <w:rsid w:val="00A06FDB"/>
    <w:rsid w:val="00A0748E"/>
    <w:rsid w:val="00A0751D"/>
    <w:rsid w:val="00A07599"/>
    <w:rsid w:val="00A076D0"/>
    <w:rsid w:val="00A079B5"/>
    <w:rsid w:val="00A07D6A"/>
    <w:rsid w:val="00A07D9C"/>
    <w:rsid w:val="00A07FA7"/>
    <w:rsid w:val="00A10273"/>
    <w:rsid w:val="00A10F03"/>
    <w:rsid w:val="00A11175"/>
    <w:rsid w:val="00A11316"/>
    <w:rsid w:val="00A113B7"/>
    <w:rsid w:val="00A113CD"/>
    <w:rsid w:val="00A113CF"/>
    <w:rsid w:val="00A113E4"/>
    <w:rsid w:val="00A11645"/>
    <w:rsid w:val="00A1165C"/>
    <w:rsid w:val="00A116C8"/>
    <w:rsid w:val="00A11AA6"/>
    <w:rsid w:val="00A11B55"/>
    <w:rsid w:val="00A11BBC"/>
    <w:rsid w:val="00A11BD1"/>
    <w:rsid w:val="00A11CDA"/>
    <w:rsid w:val="00A12482"/>
    <w:rsid w:val="00A126D8"/>
    <w:rsid w:val="00A12A44"/>
    <w:rsid w:val="00A12CFE"/>
    <w:rsid w:val="00A134E0"/>
    <w:rsid w:val="00A13871"/>
    <w:rsid w:val="00A14326"/>
    <w:rsid w:val="00A14654"/>
    <w:rsid w:val="00A1492E"/>
    <w:rsid w:val="00A14AFC"/>
    <w:rsid w:val="00A15CB1"/>
    <w:rsid w:val="00A15D71"/>
    <w:rsid w:val="00A161EF"/>
    <w:rsid w:val="00A16907"/>
    <w:rsid w:val="00A1693E"/>
    <w:rsid w:val="00A16B9F"/>
    <w:rsid w:val="00A16F80"/>
    <w:rsid w:val="00A1708D"/>
    <w:rsid w:val="00A1748B"/>
    <w:rsid w:val="00A177E4"/>
    <w:rsid w:val="00A17BAC"/>
    <w:rsid w:val="00A209C8"/>
    <w:rsid w:val="00A20B46"/>
    <w:rsid w:val="00A20E26"/>
    <w:rsid w:val="00A21078"/>
    <w:rsid w:val="00A2151F"/>
    <w:rsid w:val="00A215D0"/>
    <w:rsid w:val="00A2204B"/>
    <w:rsid w:val="00A223DE"/>
    <w:rsid w:val="00A2267F"/>
    <w:rsid w:val="00A22971"/>
    <w:rsid w:val="00A23424"/>
    <w:rsid w:val="00A235B4"/>
    <w:rsid w:val="00A23637"/>
    <w:rsid w:val="00A23814"/>
    <w:rsid w:val="00A240C6"/>
    <w:rsid w:val="00A2430E"/>
    <w:rsid w:val="00A244AD"/>
    <w:rsid w:val="00A24584"/>
    <w:rsid w:val="00A24620"/>
    <w:rsid w:val="00A24646"/>
    <w:rsid w:val="00A2494C"/>
    <w:rsid w:val="00A24C61"/>
    <w:rsid w:val="00A25034"/>
    <w:rsid w:val="00A25076"/>
    <w:rsid w:val="00A257C8"/>
    <w:rsid w:val="00A2597F"/>
    <w:rsid w:val="00A26247"/>
    <w:rsid w:val="00A2698B"/>
    <w:rsid w:val="00A26A94"/>
    <w:rsid w:val="00A27197"/>
    <w:rsid w:val="00A273BC"/>
    <w:rsid w:val="00A27C62"/>
    <w:rsid w:val="00A27E97"/>
    <w:rsid w:val="00A27F0B"/>
    <w:rsid w:val="00A27F22"/>
    <w:rsid w:val="00A3015F"/>
    <w:rsid w:val="00A3037B"/>
    <w:rsid w:val="00A30544"/>
    <w:rsid w:val="00A30922"/>
    <w:rsid w:val="00A309F6"/>
    <w:rsid w:val="00A30A9B"/>
    <w:rsid w:val="00A30B98"/>
    <w:rsid w:val="00A31140"/>
    <w:rsid w:val="00A31610"/>
    <w:rsid w:val="00A31624"/>
    <w:rsid w:val="00A319AD"/>
    <w:rsid w:val="00A32554"/>
    <w:rsid w:val="00A326E1"/>
    <w:rsid w:val="00A32AD6"/>
    <w:rsid w:val="00A334FD"/>
    <w:rsid w:val="00A33637"/>
    <w:rsid w:val="00A33720"/>
    <w:rsid w:val="00A3383C"/>
    <w:rsid w:val="00A338AF"/>
    <w:rsid w:val="00A33C94"/>
    <w:rsid w:val="00A33F72"/>
    <w:rsid w:val="00A3410A"/>
    <w:rsid w:val="00A342B8"/>
    <w:rsid w:val="00A346B3"/>
    <w:rsid w:val="00A35FBD"/>
    <w:rsid w:val="00A3638D"/>
    <w:rsid w:val="00A36514"/>
    <w:rsid w:val="00A36807"/>
    <w:rsid w:val="00A36824"/>
    <w:rsid w:val="00A36842"/>
    <w:rsid w:val="00A369D4"/>
    <w:rsid w:val="00A37609"/>
    <w:rsid w:val="00A37907"/>
    <w:rsid w:val="00A3795B"/>
    <w:rsid w:val="00A37D09"/>
    <w:rsid w:val="00A4053C"/>
    <w:rsid w:val="00A4145A"/>
    <w:rsid w:val="00A41498"/>
    <w:rsid w:val="00A41589"/>
    <w:rsid w:val="00A418A5"/>
    <w:rsid w:val="00A4190A"/>
    <w:rsid w:val="00A42495"/>
    <w:rsid w:val="00A42621"/>
    <w:rsid w:val="00A42778"/>
    <w:rsid w:val="00A42C9B"/>
    <w:rsid w:val="00A432A5"/>
    <w:rsid w:val="00A43512"/>
    <w:rsid w:val="00A436B8"/>
    <w:rsid w:val="00A43A35"/>
    <w:rsid w:val="00A43D28"/>
    <w:rsid w:val="00A43EB1"/>
    <w:rsid w:val="00A447DF"/>
    <w:rsid w:val="00A449A7"/>
    <w:rsid w:val="00A44E24"/>
    <w:rsid w:val="00A44E57"/>
    <w:rsid w:val="00A44F70"/>
    <w:rsid w:val="00A4518E"/>
    <w:rsid w:val="00A452C7"/>
    <w:rsid w:val="00A457ED"/>
    <w:rsid w:val="00A4593D"/>
    <w:rsid w:val="00A45A8A"/>
    <w:rsid w:val="00A45B04"/>
    <w:rsid w:val="00A45BD7"/>
    <w:rsid w:val="00A45F26"/>
    <w:rsid w:val="00A46183"/>
    <w:rsid w:val="00A46680"/>
    <w:rsid w:val="00A46764"/>
    <w:rsid w:val="00A46B40"/>
    <w:rsid w:val="00A46D51"/>
    <w:rsid w:val="00A46E45"/>
    <w:rsid w:val="00A46E93"/>
    <w:rsid w:val="00A46EA2"/>
    <w:rsid w:val="00A47292"/>
    <w:rsid w:val="00A4760D"/>
    <w:rsid w:val="00A47894"/>
    <w:rsid w:val="00A50EDD"/>
    <w:rsid w:val="00A50F92"/>
    <w:rsid w:val="00A5125A"/>
    <w:rsid w:val="00A514F0"/>
    <w:rsid w:val="00A518ED"/>
    <w:rsid w:val="00A51FEC"/>
    <w:rsid w:val="00A521B4"/>
    <w:rsid w:val="00A52C65"/>
    <w:rsid w:val="00A5319A"/>
    <w:rsid w:val="00A53232"/>
    <w:rsid w:val="00A53495"/>
    <w:rsid w:val="00A53610"/>
    <w:rsid w:val="00A53D73"/>
    <w:rsid w:val="00A53E53"/>
    <w:rsid w:val="00A540E7"/>
    <w:rsid w:val="00A544A7"/>
    <w:rsid w:val="00A54E46"/>
    <w:rsid w:val="00A55002"/>
    <w:rsid w:val="00A55074"/>
    <w:rsid w:val="00A55292"/>
    <w:rsid w:val="00A5545F"/>
    <w:rsid w:val="00A55641"/>
    <w:rsid w:val="00A556C7"/>
    <w:rsid w:val="00A5576D"/>
    <w:rsid w:val="00A55A99"/>
    <w:rsid w:val="00A55C47"/>
    <w:rsid w:val="00A55ECC"/>
    <w:rsid w:val="00A560BF"/>
    <w:rsid w:val="00A563E0"/>
    <w:rsid w:val="00A56801"/>
    <w:rsid w:val="00A56B24"/>
    <w:rsid w:val="00A56BFF"/>
    <w:rsid w:val="00A56C85"/>
    <w:rsid w:val="00A56CF8"/>
    <w:rsid w:val="00A5724B"/>
    <w:rsid w:val="00A573CF"/>
    <w:rsid w:val="00A57B54"/>
    <w:rsid w:val="00A57C33"/>
    <w:rsid w:val="00A60039"/>
    <w:rsid w:val="00A603C7"/>
    <w:rsid w:val="00A60596"/>
    <w:rsid w:val="00A6077D"/>
    <w:rsid w:val="00A60D03"/>
    <w:rsid w:val="00A611FC"/>
    <w:rsid w:val="00A61AEF"/>
    <w:rsid w:val="00A61BED"/>
    <w:rsid w:val="00A62146"/>
    <w:rsid w:val="00A6281E"/>
    <w:rsid w:val="00A62CEC"/>
    <w:rsid w:val="00A63380"/>
    <w:rsid w:val="00A63395"/>
    <w:rsid w:val="00A637D1"/>
    <w:rsid w:val="00A63C8C"/>
    <w:rsid w:val="00A63FEB"/>
    <w:rsid w:val="00A64042"/>
    <w:rsid w:val="00A645F1"/>
    <w:rsid w:val="00A64765"/>
    <w:rsid w:val="00A64ACC"/>
    <w:rsid w:val="00A64D7A"/>
    <w:rsid w:val="00A6514E"/>
    <w:rsid w:val="00A65343"/>
    <w:rsid w:val="00A653F8"/>
    <w:rsid w:val="00A656D6"/>
    <w:rsid w:val="00A6571F"/>
    <w:rsid w:val="00A65EA7"/>
    <w:rsid w:val="00A65FAB"/>
    <w:rsid w:val="00A66093"/>
    <w:rsid w:val="00A6613E"/>
    <w:rsid w:val="00A66341"/>
    <w:rsid w:val="00A66FD4"/>
    <w:rsid w:val="00A67068"/>
    <w:rsid w:val="00A676D2"/>
    <w:rsid w:val="00A67B9F"/>
    <w:rsid w:val="00A705C0"/>
    <w:rsid w:val="00A70731"/>
    <w:rsid w:val="00A7087A"/>
    <w:rsid w:val="00A70E1D"/>
    <w:rsid w:val="00A711B1"/>
    <w:rsid w:val="00A71D75"/>
    <w:rsid w:val="00A71E20"/>
    <w:rsid w:val="00A71EA2"/>
    <w:rsid w:val="00A71F62"/>
    <w:rsid w:val="00A7236D"/>
    <w:rsid w:val="00A725DB"/>
    <w:rsid w:val="00A726C1"/>
    <w:rsid w:val="00A72CA7"/>
    <w:rsid w:val="00A72F53"/>
    <w:rsid w:val="00A738A5"/>
    <w:rsid w:val="00A73B85"/>
    <w:rsid w:val="00A73CD4"/>
    <w:rsid w:val="00A73D35"/>
    <w:rsid w:val="00A73DDA"/>
    <w:rsid w:val="00A73DE3"/>
    <w:rsid w:val="00A73EC6"/>
    <w:rsid w:val="00A74017"/>
    <w:rsid w:val="00A741F5"/>
    <w:rsid w:val="00A7489B"/>
    <w:rsid w:val="00A749F5"/>
    <w:rsid w:val="00A74AA9"/>
    <w:rsid w:val="00A75318"/>
    <w:rsid w:val="00A7564C"/>
    <w:rsid w:val="00A761B4"/>
    <w:rsid w:val="00A76390"/>
    <w:rsid w:val="00A76D25"/>
    <w:rsid w:val="00A770A7"/>
    <w:rsid w:val="00A77256"/>
    <w:rsid w:val="00A77332"/>
    <w:rsid w:val="00A7748E"/>
    <w:rsid w:val="00A77505"/>
    <w:rsid w:val="00A77774"/>
    <w:rsid w:val="00A778EE"/>
    <w:rsid w:val="00A77E4B"/>
    <w:rsid w:val="00A800BF"/>
    <w:rsid w:val="00A80472"/>
    <w:rsid w:val="00A808E2"/>
    <w:rsid w:val="00A80C1E"/>
    <w:rsid w:val="00A81056"/>
    <w:rsid w:val="00A81228"/>
    <w:rsid w:val="00A81563"/>
    <w:rsid w:val="00A81CCF"/>
    <w:rsid w:val="00A81F95"/>
    <w:rsid w:val="00A8226F"/>
    <w:rsid w:val="00A82640"/>
    <w:rsid w:val="00A82A57"/>
    <w:rsid w:val="00A83014"/>
    <w:rsid w:val="00A83272"/>
    <w:rsid w:val="00A83497"/>
    <w:rsid w:val="00A83CB9"/>
    <w:rsid w:val="00A83E0E"/>
    <w:rsid w:val="00A84349"/>
    <w:rsid w:val="00A84B1D"/>
    <w:rsid w:val="00A84BDF"/>
    <w:rsid w:val="00A84C59"/>
    <w:rsid w:val="00A84F58"/>
    <w:rsid w:val="00A84FA2"/>
    <w:rsid w:val="00A85224"/>
    <w:rsid w:val="00A85379"/>
    <w:rsid w:val="00A85748"/>
    <w:rsid w:val="00A8587D"/>
    <w:rsid w:val="00A85A56"/>
    <w:rsid w:val="00A85D3F"/>
    <w:rsid w:val="00A861A6"/>
    <w:rsid w:val="00A86303"/>
    <w:rsid w:val="00A86D2A"/>
    <w:rsid w:val="00A87476"/>
    <w:rsid w:val="00A87BFD"/>
    <w:rsid w:val="00A87C4F"/>
    <w:rsid w:val="00A90273"/>
    <w:rsid w:val="00A90288"/>
    <w:rsid w:val="00A904BF"/>
    <w:rsid w:val="00A90593"/>
    <w:rsid w:val="00A909EA"/>
    <w:rsid w:val="00A90E96"/>
    <w:rsid w:val="00A90F26"/>
    <w:rsid w:val="00A9183B"/>
    <w:rsid w:val="00A91931"/>
    <w:rsid w:val="00A91B20"/>
    <w:rsid w:val="00A91DFA"/>
    <w:rsid w:val="00A921CD"/>
    <w:rsid w:val="00A923B0"/>
    <w:rsid w:val="00A92CF4"/>
    <w:rsid w:val="00A92FCA"/>
    <w:rsid w:val="00A9337E"/>
    <w:rsid w:val="00A936F2"/>
    <w:rsid w:val="00A93E0D"/>
    <w:rsid w:val="00A943B9"/>
    <w:rsid w:val="00A945E3"/>
    <w:rsid w:val="00A9465E"/>
    <w:rsid w:val="00A94859"/>
    <w:rsid w:val="00A949FA"/>
    <w:rsid w:val="00A94AD8"/>
    <w:rsid w:val="00A94CB7"/>
    <w:rsid w:val="00A94CF3"/>
    <w:rsid w:val="00A94EB5"/>
    <w:rsid w:val="00A9520E"/>
    <w:rsid w:val="00A9537D"/>
    <w:rsid w:val="00A9539E"/>
    <w:rsid w:val="00A95421"/>
    <w:rsid w:val="00A954D2"/>
    <w:rsid w:val="00A95D8A"/>
    <w:rsid w:val="00A95DB8"/>
    <w:rsid w:val="00A95E80"/>
    <w:rsid w:val="00A95F05"/>
    <w:rsid w:val="00A95FF5"/>
    <w:rsid w:val="00A960F5"/>
    <w:rsid w:val="00A96339"/>
    <w:rsid w:val="00A965E9"/>
    <w:rsid w:val="00A96EF0"/>
    <w:rsid w:val="00A96EF9"/>
    <w:rsid w:val="00A97103"/>
    <w:rsid w:val="00A97194"/>
    <w:rsid w:val="00A974C6"/>
    <w:rsid w:val="00A975FC"/>
    <w:rsid w:val="00A97660"/>
    <w:rsid w:val="00A97670"/>
    <w:rsid w:val="00AA01C4"/>
    <w:rsid w:val="00AA0260"/>
    <w:rsid w:val="00AA0678"/>
    <w:rsid w:val="00AA0897"/>
    <w:rsid w:val="00AA0961"/>
    <w:rsid w:val="00AA0E3D"/>
    <w:rsid w:val="00AA0F12"/>
    <w:rsid w:val="00AA0F31"/>
    <w:rsid w:val="00AA114F"/>
    <w:rsid w:val="00AA161E"/>
    <w:rsid w:val="00AA18F3"/>
    <w:rsid w:val="00AA1C16"/>
    <w:rsid w:val="00AA1D56"/>
    <w:rsid w:val="00AA1E1E"/>
    <w:rsid w:val="00AA2036"/>
    <w:rsid w:val="00AA20BF"/>
    <w:rsid w:val="00AA2676"/>
    <w:rsid w:val="00AA2C7A"/>
    <w:rsid w:val="00AA2EA9"/>
    <w:rsid w:val="00AA3610"/>
    <w:rsid w:val="00AA3893"/>
    <w:rsid w:val="00AA3C92"/>
    <w:rsid w:val="00AA3D9A"/>
    <w:rsid w:val="00AA424A"/>
    <w:rsid w:val="00AA4925"/>
    <w:rsid w:val="00AA5067"/>
    <w:rsid w:val="00AA52AE"/>
    <w:rsid w:val="00AA57A4"/>
    <w:rsid w:val="00AA5B32"/>
    <w:rsid w:val="00AA5B37"/>
    <w:rsid w:val="00AA5DB2"/>
    <w:rsid w:val="00AA624E"/>
    <w:rsid w:val="00AA63B9"/>
    <w:rsid w:val="00AA6E89"/>
    <w:rsid w:val="00AA6FC4"/>
    <w:rsid w:val="00AA737C"/>
    <w:rsid w:val="00AA7BFA"/>
    <w:rsid w:val="00AA7CDD"/>
    <w:rsid w:val="00AB000D"/>
    <w:rsid w:val="00AB00EE"/>
    <w:rsid w:val="00AB014E"/>
    <w:rsid w:val="00AB04B7"/>
    <w:rsid w:val="00AB09EB"/>
    <w:rsid w:val="00AB0B5C"/>
    <w:rsid w:val="00AB0BEE"/>
    <w:rsid w:val="00AB0E21"/>
    <w:rsid w:val="00AB1634"/>
    <w:rsid w:val="00AB1DFE"/>
    <w:rsid w:val="00AB1E3D"/>
    <w:rsid w:val="00AB23AF"/>
    <w:rsid w:val="00AB2571"/>
    <w:rsid w:val="00AB26AD"/>
    <w:rsid w:val="00AB2844"/>
    <w:rsid w:val="00AB287B"/>
    <w:rsid w:val="00AB3015"/>
    <w:rsid w:val="00AB3B66"/>
    <w:rsid w:val="00AB4029"/>
    <w:rsid w:val="00AB4240"/>
    <w:rsid w:val="00AB4B8F"/>
    <w:rsid w:val="00AB502D"/>
    <w:rsid w:val="00AB5B2E"/>
    <w:rsid w:val="00AB5B83"/>
    <w:rsid w:val="00AB5BC4"/>
    <w:rsid w:val="00AB673C"/>
    <w:rsid w:val="00AB6D4A"/>
    <w:rsid w:val="00AB70D4"/>
    <w:rsid w:val="00AB738F"/>
    <w:rsid w:val="00AB73DF"/>
    <w:rsid w:val="00AB7B43"/>
    <w:rsid w:val="00AB7BCE"/>
    <w:rsid w:val="00AB7DC0"/>
    <w:rsid w:val="00AB7E6B"/>
    <w:rsid w:val="00AC0301"/>
    <w:rsid w:val="00AC03A5"/>
    <w:rsid w:val="00AC0465"/>
    <w:rsid w:val="00AC0831"/>
    <w:rsid w:val="00AC0A13"/>
    <w:rsid w:val="00AC0AAE"/>
    <w:rsid w:val="00AC0AF6"/>
    <w:rsid w:val="00AC0B96"/>
    <w:rsid w:val="00AC128E"/>
    <w:rsid w:val="00AC131E"/>
    <w:rsid w:val="00AC181C"/>
    <w:rsid w:val="00AC187B"/>
    <w:rsid w:val="00AC1BAC"/>
    <w:rsid w:val="00AC1DC9"/>
    <w:rsid w:val="00AC206B"/>
    <w:rsid w:val="00AC230E"/>
    <w:rsid w:val="00AC24FB"/>
    <w:rsid w:val="00AC250A"/>
    <w:rsid w:val="00AC29F8"/>
    <w:rsid w:val="00AC2A4C"/>
    <w:rsid w:val="00AC2E4B"/>
    <w:rsid w:val="00AC312E"/>
    <w:rsid w:val="00AC3809"/>
    <w:rsid w:val="00AC3A86"/>
    <w:rsid w:val="00AC3D19"/>
    <w:rsid w:val="00AC3D80"/>
    <w:rsid w:val="00AC3F6D"/>
    <w:rsid w:val="00AC414E"/>
    <w:rsid w:val="00AC49D3"/>
    <w:rsid w:val="00AC5014"/>
    <w:rsid w:val="00AC5318"/>
    <w:rsid w:val="00AC5630"/>
    <w:rsid w:val="00AC5656"/>
    <w:rsid w:val="00AC56E5"/>
    <w:rsid w:val="00AC56EE"/>
    <w:rsid w:val="00AC5726"/>
    <w:rsid w:val="00AC58FB"/>
    <w:rsid w:val="00AC5C84"/>
    <w:rsid w:val="00AC5D0E"/>
    <w:rsid w:val="00AC5FAF"/>
    <w:rsid w:val="00AC608A"/>
    <w:rsid w:val="00AC637D"/>
    <w:rsid w:val="00AC658E"/>
    <w:rsid w:val="00AC673D"/>
    <w:rsid w:val="00AC678D"/>
    <w:rsid w:val="00AC6896"/>
    <w:rsid w:val="00AC6A68"/>
    <w:rsid w:val="00AC6AEB"/>
    <w:rsid w:val="00AC7704"/>
    <w:rsid w:val="00AD0038"/>
    <w:rsid w:val="00AD0791"/>
    <w:rsid w:val="00AD085F"/>
    <w:rsid w:val="00AD0B37"/>
    <w:rsid w:val="00AD0E1A"/>
    <w:rsid w:val="00AD0E46"/>
    <w:rsid w:val="00AD141B"/>
    <w:rsid w:val="00AD15E0"/>
    <w:rsid w:val="00AD1712"/>
    <w:rsid w:val="00AD1754"/>
    <w:rsid w:val="00AD179C"/>
    <w:rsid w:val="00AD181C"/>
    <w:rsid w:val="00AD18FA"/>
    <w:rsid w:val="00AD1A1A"/>
    <w:rsid w:val="00AD1AA7"/>
    <w:rsid w:val="00AD1C24"/>
    <w:rsid w:val="00AD1CE7"/>
    <w:rsid w:val="00AD1EF1"/>
    <w:rsid w:val="00AD27B9"/>
    <w:rsid w:val="00AD2953"/>
    <w:rsid w:val="00AD2A23"/>
    <w:rsid w:val="00AD2D64"/>
    <w:rsid w:val="00AD2F5F"/>
    <w:rsid w:val="00AD3023"/>
    <w:rsid w:val="00AD36C0"/>
    <w:rsid w:val="00AD3804"/>
    <w:rsid w:val="00AD397D"/>
    <w:rsid w:val="00AD3DD4"/>
    <w:rsid w:val="00AD410C"/>
    <w:rsid w:val="00AD45BD"/>
    <w:rsid w:val="00AD4747"/>
    <w:rsid w:val="00AD4D44"/>
    <w:rsid w:val="00AD5006"/>
    <w:rsid w:val="00AD5470"/>
    <w:rsid w:val="00AD55BE"/>
    <w:rsid w:val="00AD574E"/>
    <w:rsid w:val="00AD5982"/>
    <w:rsid w:val="00AD5B7A"/>
    <w:rsid w:val="00AD5C0D"/>
    <w:rsid w:val="00AD6213"/>
    <w:rsid w:val="00AD6278"/>
    <w:rsid w:val="00AD6306"/>
    <w:rsid w:val="00AD674D"/>
    <w:rsid w:val="00AD6822"/>
    <w:rsid w:val="00AD6A38"/>
    <w:rsid w:val="00AD6A8C"/>
    <w:rsid w:val="00AD6B4F"/>
    <w:rsid w:val="00AD6BB5"/>
    <w:rsid w:val="00AD6D04"/>
    <w:rsid w:val="00AD6E00"/>
    <w:rsid w:val="00AD6E4E"/>
    <w:rsid w:val="00AD71A2"/>
    <w:rsid w:val="00AE072F"/>
    <w:rsid w:val="00AE0A1F"/>
    <w:rsid w:val="00AE0A30"/>
    <w:rsid w:val="00AE0A67"/>
    <w:rsid w:val="00AE16B6"/>
    <w:rsid w:val="00AE1AB0"/>
    <w:rsid w:val="00AE1D1D"/>
    <w:rsid w:val="00AE2022"/>
    <w:rsid w:val="00AE283E"/>
    <w:rsid w:val="00AE30FD"/>
    <w:rsid w:val="00AE3442"/>
    <w:rsid w:val="00AE35C6"/>
    <w:rsid w:val="00AE36C8"/>
    <w:rsid w:val="00AE37D9"/>
    <w:rsid w:val="00AE38AB"/>
    <w:rsid w:val="00AE38BB"/>
    <w:rsid w:val="00AE38BC"/>
    <w:rsid w:val="00AE3B29"/>
    <w:rsid w:val="00AE3C5D"/>
    <w:rsid w:val="00AE3F8F"/>
    <w:rsid w:val="00AE3FA8"/>
    <w:rsid w:val="00AE4002"/>
    <w:rsid w:val="00AE448F"/>
    <w:rsid w:val="00AE44CE"/>
    <w:rsid w:val="00AE4599"/>
    <w:rsid w:val="00AE480B"/>
    <w:rsid w:val="00AE4901"/>
    <w:rsid w:val="00AE4D68"/>
    <w:rsid w:val="00AE50B4"/>
    <w:rsid w:val="00AE53CB"/>
    <w:rsid w:val="00AE5780"/>
    <w:rsid w:val="00AE5A79"/>
    <w:rsid w:val="00AE5EFD"/>
    <w:rsid w:val="00AE6053"/>
    <w:rsid w:val="00AE6AB2"/>
    <w:rsid w:val="00AE6BD2"/>
    <w:rsid w:val="00AE6C0D"/>
    <w:rsid w:val="00AE6CA1"/>
    <w:rsid w:val="00AE738F"/>
    <w:rsid w:val="00AE7864"/>
    <w:rsid w:val="00AE78D9"/>
    <w:rsid w:val="00AE7A46"/>
    <w:rsid w:val="00AF0022"/>
    <w:rsid w:val="00AF00ED"/>
    <w:rsid w:val="00AF0219"/>
    <w:rsid w:val="00AF03FC"/>
    <w:rsid w:val="00AF061E"/>
    <w:rsid w:val="00AF0678"/>
    <w:rsid w:val="00AF06C1"/>
    <w:rsid w:val="00AF0925"/>
    <w:rsid w:val="00AF0958"/>
    <w:rsid w:val="00AF0D7A"/>
    <w:rsid w:val="00AF13FC"/>
    <w:rsid w:val="00AF1409"/>
    <w:rsid w:val="00AF1772"/>
    <w:rsid w:val="00AF182E"/>
    <w:rsid w:val="00AF1A02"/>
    <w:rsid w:val="00AF1BCD"/>
    <w:rsid w:val="00AF21F8"/>
    <w:rsid w:val="00AF22FE"/>
    <w:rsid w:val="00AF2469"/>
    <w:rsid w:val="00AF264A"/>
    <w:rsid w:val="00AF28FC"/>
    <w:rsid w:val="00AF2B72"/>
    <w:rsid w:val="00AF2C4A"/>
    <w:rsid w:val="00AF2CDE"/>
    <w:rsid w:val="00AF2D7E"/>
    <w:rsid w:val="00AF33DF"/>
    <w:rsid w:val="00AF3BF5"/>
    <w:rsid w:val="00AF3F2A"/>
    <w:rsid w:val="00AF483B"/>
    <w:rsid w:val="00AF49B6"/>
    <w:rsid w:val="00AF4D8F"/>
    <w:rsid w:val="00AF5664"/>
    <w:rsid w:val="00AF5683"/>
    <w:rsid w:val="00AF5D25"/>
    <w:rsid w:val="00AF61BE"/>
    <w:rsid w:val="00AF6527"/>
    <w:rsid w:val="00AF6708"/>
    <w:rsid w:val="00AF67B0"/>
    <w:rsid w:val="00AF6A5B"/>
    <w:rsid w:val="00AF6DFA"/>
    <w:rsid w:val="00AF7045"/>
    <w:rsid w:val="00AF742D"/>
    <w:rsid w:val="00AF787C"/>
    <w:rsid w:val="00AF7F21"/>
    <w:rsid w:val="00AF7FC1"/>
    <w:rsid w:val="00B00371"/>
    <w:rsid w:val="00B00470"/>
    <w:rsid w:val="00B00536"/>
    <w:rsid w:val="00B00881"/>
    <w:rsid w:val="00B009BD"/>
    <w:rsid w:val="00B009D8"/>
    <w:rsid w:val="00B00AE6"/>
    <w:rsid w:val="00B00B8D"/>
    <w:rsid w:val="00B01037"/>
    <w:rsid w:val="00B01157"/>
    <w:rsid w:val="00B011A8"/>
    <w:rsid w:val="00B011BB"/>
    <w:rsid w:val="00B01249"/>
    <w:rsid w:val="00B018F1"/>
    <w:rsid w:val="00B01A58"/>
    <w:rsid w:val="00B01CF7"/>
    <w:rsid w:val="00B01E21"/>
    <w:rsid w:val="00B01FAA"/>
    <w:rsid w:val="00B02041"/>
    <w:rsid w:val="00B022ED"/>
    <w:rsid w:val="00B0231D"/>
    <w:rsid w:val="00B023D5"/>
    <w:rsid w:val="00B029CD"/>
    <w:rsid w:val="00B02C26"/>
    <w:rsid w:val="00B02CA8"/>
    <w:rsid w:val="00B02D6F"/>
    <w:rsid w:val="00B02DAF"/>
    <w:rsid w:val="00B02F8B"/>
    <w:rsid w:val="00B0359A"/>
    <w:rsid w:val="00B03B2A"/>
    <w:rsid w:val="00B03DD7"/>
    <w:rsid w:val="00B03F67"/>
    <w:rsid w:val="00B0404D"/>
    <w:rsid w:val="00B0414E"/>
    <w:rsid w:val="00B04200"/>
    <w:rsid w:val="00B044B2"/>
    <w:rsid w:val="00B045BB"/>
    <w:rsid w:val="00B045CB"/>
    <w:rsid w:val="00B045CC"/>
    <w:rsid w:val="00B04749"/>
    <w:rsid w:val="00B04BA0"/>
    <w:rsid w:val="00B04D01"/>
    <w:rsid w:val="00B04DC3"/>
    <w:rsid w:val="00B04EA9"/>
    <w:rsid w:val="00B05204"/>
    <w:rsid w:val="00B05264"/>
    <w:rsid w:val="00B05770"/>
    <w:rsid w:val="00B05802"/>
    <w:rsid w:val="00B058CA"/>
    <w:rsid w:val="00B05B29"/>
    <w:rsid w:val="00B0619A"/>
    <w:rsid w:val="00B06978"/>
    <w:rsid w:val="00B06BD3"/>
    <w:rsid w:val="00B06D3A"/>
    <w:rsid w:val="00B075A4"/>
    <w:rsid w:val="00B07664"/>
    <w:rsid w:val="00B07B5A"/>
    <w:rsid w:val="00B10057"/>
    <w:rsid w:val="00B10174"/>
    <w:rsid w:val="00B10306"/>
    <w:rsid w:val="00B103DE"/>
    <w:rsid w:val="00B10473"/>
    <w:rsid w:val="00B10592"/>
    <w:rsid w:val="00B10999"/>
    <w:rsid w:val="00B109B2"/>
    <w:rsid w:val="00B114C8"/>
    <w:rsid w:val="00B11722"/>
    <w:rsid w:val="00B11C19"/>
    <w:rsid w:val="00B121C0"/>
    <w:rsid w:val="00B123E9"/>
    <w:rsid w:val="00B1246B"/>
    <w:rsid w:val="00B1268B"/>
    <w:rsid w:val="00B12742"/>
    <w:rsid w:val="00B127D6"/>
    <w:rsid w:val="00B131C2"/>
    <w:rsid w:val="00B1338C"/>
    <w:rsid w:val="00B13726"/>
    <w:rsid w:val="00B13782"/>
    <w:rsid w:val="00B13989"/>
    <w:rsid w:val="00B13F26"/>
    <w:rsid w:val="00B13F5F"/>
    <w:rsid w:val="00B143CD"/>
    <w:rsid w:val="00B147B7"/>
    <w:rsid w:val="00B148AD"/>
    <w:rsid w:val="00B151D5"/>
    <w:rsid w:val="00B15232"/>
    <w:rsid w:val="00B154A7"/>
    <w:rsid w:val="00B15599"/>
    <w:rsid w:val="00B158AD"/>
    <w:rsid w:val="00B15AC6"/>
    <w:rsid w:val="00B15E4C"/>
    <w:rsid w:val="00B15EA7"/>
    <w:rsid w:val="00B15FBC"/>
    <w:rsid w:val="00B161F3"/>
    <w:rsid w:val="00B168E2"/>
    <w:rsid w:val="00B17284"/>
    <w:rsid w:val="00B2054A"/>
    <w:rsid w:val="00B20631"/>
    <w:rsid w:val="00B20E6D"/>
    <w:rsid w:val="00B21AEC"/>
    <w:rsid w:val="00B21E6F"/>
    <w:rsid w:val="00B21FCF"/>
    <w:rsid w:val="00B2267C"/>
    <w:rsid w:val="00B22797"/>
    <w:rsid w:val="00B2281F"/>
    <w:rsid w:val="00B2295C"/>
    <w:rsid w:val="00B22A30"/>
    <w:rsid w:val="00B22BB2"/>
    <w:rsid w:val="00B23352"/>
    <w:rsid w:val="00B233A4"/>
    <w:rsid w:val="00B2350E"/>
    <w:rsid w:val="00B2381E"/>
    <w:rsid w:val="00B23876"/>
    <w:rsid w:val="00B23A09"/>
    <w:rsid w:val="00B23DE4"/>
    <w:rsid w:val="00B24376"/>
    <w:rsid w:val="00B243E3"/>
    <w:rsid w:val="00B247A8"/>
    <w:rsid w:val="00B247EF"/>
    <w:rsid w:val="00B2484A"/>
    <w:rsid w:val="00B24CFD"/>
    <w:rsid w:val="00B250B1"/>
    <w:rsid w:val="00B252CF"/>
    <w:rsid w:val="00B255CF"/>
    <w:rsid w:val="00B262AB"/>
    <w:rsid w:val="00B266D7"/>
    <w:rsid w:val="00B26B54"/>
    <w:rsid w:val="00B2763D"/>
    <w:rsid w:val="00B27DFA"/>
    <w:rsid w:val="00B300F6"/>
    <w:rsid w:val="00B30524"/>
    <w:rsid w:val="00B3075F"/>
    <w:rsid w:val="00B30B3F"/>
    <w:rsid w:val="00B30F73"/>
    <w:rsid w:val="00B3155A"/>
    <w:rsid w:val="00B317E2"/>
    <w:rsid w:val="00B31D69"/>
    <w:rsid w:val="00B322D0"/>
    <w:rsid w:val="00B32AF2"/>
    <w:rsid w:val="00B33427"/>
    <w:rsid w:val="00B33519"/>
    <w:rsid w:val="00B335AB"/>
    <w:rsid w:val="00B33840"/>
    <w:rsid w:val="00B33884"/>
    <w:rsid w:val="00B3404F"/>
    <w:rsid w:val="00B340C7"/>
    <w:rsid w:val="00B34632"/>
    <w:rsid w:val="00B34DB9"/>
    <w:rsid w:val="00B3530F"/>
    <w:rsid w:val="00B35616"/>
    <w:rsid w:val="00B35806"/>
    <w:rsid w:val="00B35A66"/>
    <w:rsid w:val="00B35A6E"/>
    <w:rsid w:val="00B35B83"/>
    <w:rsid w:val="00B35BD7"/>
    <w:rsid w:val="00B35F0D"/>
    <w:rsid w:val="00B3639D"/>
    <w:rsid w:val="00B36461"/>
    <w:rsid w:val="00B366F6"/>
    <w:rsid w:val="00B36B0A"/>
    <w:rsid w:val="00B36EBE"/>
    <w:rsid w:val="00B3709F"/>
    <w:rsid w:val="00B402F0"/>
    <w:rsid w:val="00B40486"/>
    <w:rsid w:val="00B40519"/>
    <w:rsid w:val="00B409CE"/>
    <w:rsid w:val="00B40F24"/>
    <w:rsid w:val="00B40F82"/>
    <w:rsid w:val="00B410D4"/>
    <w:rsid w:val="00B413B6"/>
    <w:rsid w:val="00B416C6"/>
    <w:rsid w:val="00B4186F"/>
    <w:rsid w:val="00B41A7A"/>
    <w:rsid w:val="00B41CDC"/>
    <w:rsid w:val="00B42135"/>
    <w:rsid w:val="00B42A25"/>
    <w:rsid w:val="00B42CA4"/>
    <w:rsid w:val="00B43885"/>
    <w:rsid w:val="00B43E53"/>
    <w:rsid w:val="00B43F3F"/>
    <w:rsid w:val="00B44090"/>
    <w:rsid w:val="00B442C1"/>
    <w:rsid w:val="00B442C3"/>
    <w:rsid w:val="00B44412"/>
    <w:rsid w:val="00B44433"/>
    <w:rsid w:val="00B447AD"/>
    <w:rsid w:val="00B4498C"/>
    <w:rsid w:val="00B44AAC"/>
    <w:rsid w:val="00B44B1F"/>
    <w:rsid w:val="00B44CDA"/>
    <w:rsid w:val="00B44CF0"/>
    <w:rsid w:val="00B44DD0"/>
    <w:rsid w:val="00B4598D"/>
    <w:rsid w:val="00B4599B"/>
    <w:rsid w:val="00B45D47"/>
    <w:rsid w:val="00B46363"/>
    <w:rsid w:val="00B463ED"/>
    <w:rsid w:val="00B463EE"/>
    <w:rsid w:val="00B46413"/>
    <w:rsid w:val="00B4668F"/>
    <w:rsid w:val="00B46D60"/>
    <w:rsid w:val="00B4731C"/>
    <w:rsid w:val="00B47478"/>
    <w:rsid w:val="00B47BCC"/>
    <w:rsid w:val="00B47DAE"/>
    <w:rsid w:val="00B47E46"/>
    <w:rsid w:val="00B5043B"/>
    <w:rsid w:val="00B5073A"/>
    <w:rsid w:val="00B5079E"/>
    <w:rsid w:val="00B50FEB"/>
    <w:rsid w:val="00B51324"/>
    <w:rsid w:val="00B5137E"/>
    <w:rsid w:val="00B51A58"/>
    <w:rsid w:val="00B51E68"/>
    <w:rsid w:val="00B51F49"/>
    <w:rsid w:val="00B5234C"/>
    <w:rsid w:val="00B52570"/>
    <w:rsid w:val="00B52751"/>
    <w:rsid w:val="00B52870"/>
    <w:rsid w:val="00B528E6"/>
    <w:rsid w:val="00B52927"/>
    <w:rsid w:val="00B52ECC"/>
    <w:rsid w:val="00B53484"/>
    <w:rsid w:val="00B53763"/>
    <w:rsid w:val="00B53832"/>
    <w:rsid w:val="00B54109"/>
    <w:rsid w:val="00B542D3"/>
    <w:rsid w:val="00B54863"/>
    <w:rsid w:val="00B54957"/>
    <w:rsid w:val="00B54DB3"/>
    <w:rsid w:val="00B54E59"/>
    <w:rsid w:val="00B54E8B"/>
    <w:rsid w:val="00B5534C"/>
    <w:rsid w:val="00B55470"/>
    <w:rsid w:val="00B557E7"/>
    <w:rsid w:val="00B55A90"/>
    <w:rsid w:val="00B55BCF"/>
    <w:rsid w:val="00B56047"/>
    <w:rsid w:val="00B5608D"/>
    <w:rsid w:val="00B56593"/>
    <w:rsid w:val="00B567AE"/>
    <w:rsid w:val="00B56B5B"/>
    <w:rsid w:val="00B57971"/>
    <w:rsid w:val="00B57B3E"/>
    <w:rsid w:val="00B57E49"/>
    <w:rsid w:val="00B601E4"/>
    <w:rsid w:val="00B603EE"/>
    <w:rsid w:val="00B60523"/>
    <w:rsid w:val="00B607FA"/>
    <w:rsid w:val="00B60B55"/>
    <w:rsid w:val="00B61260"/>
    <w:rsid w:val="00B61753"/>
    <w:rsid w:val="00B618A6"/>
    <w:rsid w:val="00B6263C"/>
    <w:rsid w:val="00B628BB"/>
    <w:rsid w:val="00B62A1E"/>
    <w:rsid w:val="00B62AFA"/>
    <w:rsid w:val="00B633B3"/>
    <w:rsid w:val="00B637D9"/>
    <w:rsid w:val="00B63864"/>
    <w:rsid w:val="00B639B5"/>
    <w:rsid w:val="00B6414C"/>
    <w:rsid w:val="00B6449D"/>
    <w:rsid w:val="00B6457B"/>
    <w:rsid w:val="00B6458D"/>
    <w:rsid w:val="00B646BF"/>
    <w:rsid w:val="00B649E0"/>
    <w:rsid w:val="00B64A65"/>
    <w:rsid w:val="00B64BE3"/>
    <w:rsid w:val="00B64D26"/>
    <w:rsid w:val="00B65CAE"/>
    <w:rsid w:val="00B66137"/>
    <w:rsid w:val="00B66371"/>
    <w:rsid w:val="00B66454"/>
    <w:rsid w:val="00B664F6"/>
    <w:rsid w:val="00B66854"/>
    <w:rsid w:val="00B67620"/>
    <w:rsid w:val="00B676CF"/>
    <w:rsid w:val="00B678F2"/>
    <w:rsid w:val="00B679A5"/>
    <w:rsid w:val="00B67CD9"/>
    <w:rsid w:val="00B70201"/>
    <w:rsid w:val="00B70468"/>
    <w:rsid w:val="00B70BB4"/>
    <w:rsid w:val="00B70EC7"/>
    <w:rsid w:val="00B71226"/>
    <w:rsid w:val="00B715B9"/>
    <w:rsid w:val="00B7175F"/>
    <w:rsid w:val="00B71ADE"/>
    <w:rsid w:val="00B71DA3"/>
    <w:rsid w:val="00B72014"/>
    <w:rsid w:val="00B72440"/>
    <w:rsid w:val="00B72698"/>
    <w:rsid w:val="00B727BB"/>
    <w:rsid w:val="00B72A6D"/>
    <w:rsid w:val="00B72AAE"/>
    <w:rsid w:val="00B72B67"/>
    <w:rsid w:val="00B736C1"/>
    <w:rsid w:val="00B73878"/>
    <w:rsid w:val="00B73DF3"/>
    <w:rsid w:val="00B73FA3"/>
    <w:rsid w:val="00B74708"/>
    <w:rsid w:val="00B749DE"/>
    <w:rsid w:val="00B74B7E"/>
    <w:rsid w:val="00B74C83"/>
    <w:rsid w:val="00B74CDB"/>
    <w:rsid w:val="00B7503D"/>
    <w:rsid w:val="00B755ED"/>
    <w:rsid w:val="00B75615"/>
    <w:rsid w:val="00B756B1"/>
    <w:rsid w:val="00B75738"/>
    <w:rsid w:val="00B75B85"/>
    <w:rsid w:val="00B760FD"/>
    <w:rsid w:val="00B76107"/>
    <w:rsid w:val="00B761F0"/>
    <w:rsid w:val="00B766DB"/>
    <w:rsid w:val="00B76B83"/>
    <w:rsid w:val="00B771C0"/>
    <w:rsid w:val="00B77793"/>
    <w:rsid w:val="00B778C1"/>
    <w:rsid w:val="00B77B6D"/>
    <w:rsid w:val="00B77F83"/>
    <w:rsid w:val="00B77F9C"/>
    <w:rsid w:val="00B8004B"/>
    <w:rsid w:val="00B803B7"/>
    <w:rsid w:val="00B809D2"/>
    <w:rsid w:val="00B80C05"/>
    <w:rsid w:val="00B80C24"/>
    <w:rsid w:val="00B80D88"/>
    <w:rsid w:val="00B80EC5"/>
    <w:rsid w:val="00B816EB"/>
    <w:rsid w:val="00B81781"/>
    <w:rsid w:val="00B818E6"/>
    <w:rsid w:val="00B8237F"/>
    <w:rsid w:val="00B82525"/>
    <w:rsid w:val="00B8257F"/>
    <w:rsid w:val="00B828D6"/>
    <w:rsid w:val="00B829AF"/>
    <w:rsid w:val="00B82E9A"/>
    <w:rsid w:val="00B833EB"/>
    <w:rsid w:val="00B83489"/>
    <w:rsid w:val="00B83934"/>
    <w:rsid w:val="00B83C19"/>
    <w:rsid w:val="00B83C28"/>
    <w:rsid w:val="00B83E07"/>
    <w:rsid w:val="00B83ECB"/>
    <w:rsid w:val="00B83F0B"/>
    <w:rsid w:val="00B841B0"/>
    <w:rsid w:val="00B844F0"/>
    <w:rsid w:val="00B844FA"/>
    <w:rsid w:val="00B84B3C"/>
    <w:rsid w:val="00B84BD8"/>
    <w:rsid w:val="00B84EE6"/>
    <w:rsid w:val="00B84FA7"/>
    <w:rsid w:val="00B85B00"/>
    <w:rsid w:val="00B861CD"/>
    <w:rsid w:val="00B86362"/>
    <w:rsid w:val="00B8677C"/>
    <w:rsid w:val="00B86C22"/>
    <w:rsid w:val="00B86CB5"/>
    <w:rsid w:val="00B86FC4"/>
    <w:rsid w:val="00B8730E"/>
    <w:rsid w:val="00B87562"/>
    <w:rsid w:val="00B901D8"/>
    <w:rsid w:val="00B90B67"/>
    <w:rsid w:val="00B90BFD"/>
    <w:rsid w:val="00B91094"/>
    <w:rsid w:val="00B91B40"/>
    <w:rsid w:val="00B91C90"/>
    <w:rsid w:val="00B91C97"/>
    <w:rsid w:val="00B91F27"/>
    <w:rsid w:val="00B9213F"/>
    <w:rsid w:val="00B924C8"/>
    <w:rsid w:val="00B92579"/>
    <w:rsid w:val="00B92A11"/>
    <w:rsid w:val="00B92F28"/>
    <w:rsid w:val="00B9387A"/>
    <w:rsid w:val="00B938DB"/>
    <w:rsid w:val="00B93DF5"/>
    <w:rsid w:val="00B942AA"/>
    <w:rsid w:val="00B9433F"/>
    <w:rsid w:val="00B9477D"/>
    <w:rsid w:val="00B9490B"/>
    <w:rsid w:val="00B94A5F"/>
    <w:rsid w:val="00B94CC3"/>
    <w:rsid w:val="00B94DFF"/>
    <w:rsid w:val="00B94E8C"/>
    <w:rsid w:val="00B9531F"/>
    <w:rsid w:val="00B958C2"/>
    <w:rsid w:val="00B960B5"/>
    <w:rsid w:val="00B9620F"/>
    <w:rsid w:val="00B963FF"/>
    <w:rsid w:val="00B96515"/>
    <w:rsid w:val="00B969A3"/>
    <w:rsid w:val="00B969C4"/>
    <w:rsid w:val="00B96EBE"/>
    <w:rsid w:val="00B973C8"/>
    <w:rsid w:val="00B97993"/>
    <w:rsid w:val="00B97B23"/>
    <w:rsid w:val="00B97D68"/>
    <w:rsid w:val="00B97E2C"/>
    <w:rsid w:val="00B97F7F"/>
    <w:rsid w:val="00B97F87"/>
    <w:rsid w:val="00BA0266"/>
    <w:rsid w:val="00BA02CF"/>
    <w:rsid w:val="00BA0379"/>
    <w:rsid w:val="00BA06F3"/>
    <w:rsid w:val="00BA08C8"/>
    <w:rsid w:val="00BA0D8F"/>
    <w:rsid w:val="00BA12DB"/>
    <w:rsid w:val="00BA1AB5"/>
    <w:rsid w:val="00BA1EF7"/>
    <w:rsid w:val="00BA215E"/>
    <w:rsid w:val="00BA2550"/>
    <w:rsid w:val="00BA260A"/>
    <w:rsid w:val="00BA29A7"/>
    <w:rsid w:val="00BA2A6C"/>
    <w:rsid w:val="00BA2BF1"/>
    <w:rsid w:val="00BA2C38"/>
    <w:rsid w:val="00BA2CF2"/>
    <w:rsid w:val="00BA2D06"/>
    <w:rsid w:val="00BA33D6"/>
    <w:rsid w:val="00BA35BD"/>
    <w:rsid w:val="00BA3779"/>
    <w:rsid w:val="00BA3B20"/>
    <w:rsid w:val="00BA3BEA"/>
    <w:rsid w:val="00BA3EB9"/>
    <w:rsid w:val="00BA3FCA"/>
    <w:rsid w:val="00BA4316"/>
    <w:rsid w:val="00BA4EB9"/>
    <w:rsid w:val="00BA52A5"/>
    <w:rsid w:val="00BA61EA"/>
    <w:rsid w:val="00BA620C"/>
    <w:rsid w:val="00BA6275"/>
    <w:rsid w:val="00BA68F8"/>
    <w:rsid w:val="00BA7E28"/>
    <w:rsid w:val="00BB01D9"/>
    <w:rsid w:val="00BB02D0"/>
    <w:rsid w:val="00BB09DC"/>
    <w:rsid w:val="00BB0D30"/>
    <w:rsid w:val="00BB0D37"/>
    <w:rsid w:val="00BB0E70"/>
    <w:rsid w:val="00BB1064"/>
    <w:rsid w:val="00BB18CF"/>
    <w:rsid w:val="00BB19A9"/>
    <w:rsid w:val="00BB1A51"/>
    <w:rsid w:val="00BB1C3F"/>
    <w:rsid w:val="00BB1C79"/>
    <w:rsid w:val="00BB1E65"/>
    <w:rsid w:val="00BB1FED"/>
    <w:rsid w:val="00BB22F1"/>
    <w:rsid w:val="00BB2451"/>
    <w:rsid w:val="00BB2B2B"/>
    <w:rsid w:val="00BB2E66"/>
    <w:rsid w:val="00BB3058"/>
    <w:rsid w:val="00BB31BA"/>
    <w:rsid w:val="00BB328A"/>
    <w:rsid w:val="00BB3DEF"/>
    <w:rsid w:val="00BB4892"/>
    <w:rsid w:val="00BB5112"/>
    <w:rsid w:val="00BB5214"/>
    <w:rsid w:val="00BB5546"/>
    <w:rsid w:val="00BB55AE"/>
    <w:rsid w:val="00BB5C18"/>
    <w:rsid w:val="00BB613A"/>
    <w:rsid w:val="00BB6570"/>
    <w:rsid w:val="00BB675D"/>
    <w:rsid w:val="00BB67EA"/>
    <w:rsid w:val="00BB6B67"/>
    <w:rsid w:val="00BB6D1A"/>
    <w:rsid w:val="00BB7113"/>
    <w:rsid w:val="00BC0325"/>
    <w:rsid w:val="00BC0636"/>
    <w:rsid w:val="00BC0E46"/>
    <w:rsid w:val="00BC0F08"/>
    <w:rsid w:val="00BC1131"/>
    <w:rsid w:val="00BC1232"/>
    <w:rsid w:val="00BC126B"/>
    <w:rsid w:val="00BC192D"/>
    <w:rsid w:val="00BC19C4"/>
    <w:rsid w:val="00BC21F1"/>
    <w:rsid w:val="00BC2667"/>
    <w:rsid w:val="00BC28E8"/>
    <w:rsid w:val="00BC2AA2"/>
    <w:rsid w:val="00BC2DA2"/>
    <w:rsid w:val="00BC2EC0"/>
    <w:rsid w:val="00BC2F1F"/>
    <w:rsid w:val="00BC2FC9"/>
    <w:rsid w:val="00BC3154"/>
    <w:rsid w:val="00BC32DA"/>
    <w:rsid w:val="00BC3348"/>
    <w:rsid w:val="00BC3576"/>
    <w:rsid w:val="00BC3733"/>
    <w:rsid w:val="00BC4163"/>
    <w:rsid w:val="00BC42C4"/>
    <w:rsid w:val="00BC434A"/>
    <w:rsid w:val="00BC472C"/>
    <w:rsid w:val="00BC4B02"/>
    <w:rsid w:val="00BC4CA1"/>
    <w:rsid w:val="00BC5A18"/>
    <w:rsid w:val="00BC5E71"/>
    <w:rsid w:val="00BC5FEB"/>
    <w:rsid w:val="00BC65CD"/>
    <w:rsid w:val="00BC6F76"/>
    <w:rsid w:val="00BC73B6"/>
    <w:rsid w:val="00BC74EF"/>
    <w:rsid w:val="00BC79A5"/>
    <w:rsid w:val="00BC7F26"/>
    <w:rsid w:val="00BC7F64"/>
    <w:rsid w:val="00BD06C5"/>
    <w:rsid w:val="00BD077B"/>
    <w:rsid w:val="00BD0B73"/>
    <w:rsid w:val="00BD1267"/>
    <w:rsid w:val="00BD1477"/>
    <w:rsid w:val="00BD1854"/>
    <w:rsid w:val="00BD1F7B"/>
    <w:rsid w:val="00BD24DB"/>
    <w:rsid w:val="00BD27DC"/>
    <w:rsid w:val="00BD2B44"/>
    <w:rsid w:val="00BD3356"/>
    <w:rsid w:val="00BD3705"/>
    <w:rsid w:val="00BD388F"/>
    <w:rsid w:val="00BD4FD3"/>
    <w:rsid w:val="00BD5079"/>
    <w:rsid w:val="00BD50AC"/>
    <w:rsid w:val="00BD545A"/>
    <w:rsid w:val="00BD54F1"/>
    <w:rsid w:val="00BD56C8"/>
    <w:rsid w:val="00BD590F"/>
    <w:rsid w:val="00BD5DFB"/>
    <w:rsid w:val="00BD612B"/>
    <w:rsid w:val="00BD65AE"/>
    <w:rsid w:val="00BD65E3"/>
    <w:rsid w:val="00BD6870"/>
    <w:rsid w:val="00BD69D2"/>
    <w:rsid w:val="00BD6B8E"/>
    <w:rsid w:val="00BD6D4B"/>
    <w:rsid w:val="00BD6DCE"/>
    <w:rsid w:val="00BD704C"/>
    <w:rsid w:val="00BD7363"/>
    <w:rsid w:val="00BD73F6"/>
    <w:rsid w:val="00BD761A"/>
    <w:rsid w:val="00BD7B28"/>
    <w:rsid w:val="00BD7CEF"/>
    <w:rsid w:val="00BD7DD7"/>
    <w:rsid w:val="00BE00A3"/>
    <w:rsid w:val="00BE00D6"/>
    <w:rsid w:val="00BE0BB8"/>
    <w:rsid w:val="00BE0C69"/>
    <w:rsid w:val="00BE0F66"/>
    <w:rsid w:val="00BE0F84"/>
    <w:rsid w:val="00BE111E"/>
    <w:rsid w:val="00BE12D2"/>
    <w:rsid w:val="00BE1B10"/>
    <w:rsid w:val="00BE1E2B"/>
    <w:rsid w:val="00BE1F70"/>
    <w:rsid w:val="00BE20C3"/>
    <w:rsid w:val="00BE2406"/>
    <w:rsid w:val="00BE250E"/>
    <w:rsid w:val="00BE271D"/>
    <w:rsid w:val="00BE2A15"/>
    <w:rsid w:val="00BE2A38"/>
    <w:rsid w:val="00BE2AD7"/>
    <w:rsid w:val="00BE2C3A"/>
    <w:rsid w:val="00BE309F"/>
    <w:rsid w:val="00BE3115"/>
    <w:rsid w:val="00BE3190"/>
    <w:rsid w:val="00BE32D7"/>
    <w:rsid w:val="00BE384F"/>
    <w:rsid w:val="00BE38C7"/>
    <w:rsid w:val="00BE399A"/>
    <w:rsid w:val="00BE3D93"/>
    <w:rsid w:val="00BE3DA1"/>
    <w:rsid w:val="00BE3DA9"/>
    <w:rsid w:val="00BE3E55"/>
    <w:rsid w:val="00BE3EA1"/>
    <w:rsid w:val="00BE47C7"/>
    <w:rsid w:val="00BE4C8B"/>
    <w:rsid w:val="00BE5111"/>
    <w:rsid w:val="00BE53B8"/>
    <w:rsid w:val="00BE5733"/>
    <w:rsid w:val="00BE604F"/>
    <w:rsid w:val="00BE614B"/>
    <w:rsid w:val="00BE6281"/>
    <w:rsid w:val="00BE6921"/>
    <w:rsid w:val="00BE6D3B"/>
    <w:rsid w:val="00BE734C"/>
    <w:rsid w:val="00BE7DA5"/>
    <w:rsid w:val="00BE7E7F"/>
    <w:rsid w:val="00BE7EC4"/>
    <w:rsid w:val="00BF009E"/>
    <w:rsid w:val="00BF0605"/>
    <w:rsid w:val="00BF0677"/>
    <w:rsid w:val="00BF1158"/>
    <w:rsid w:val="00BF11FF"/>
    <w:rsid w:val="00BF2512"/>
    <w:rsid w:val="00BF26E5"/>
    <w:rsid w:val="00BF2895"/>
    <w:rsid w:val="00BF2C6C"/>
    <w:rsid w:val="00BF2FAE"/>
    <w:rsid w:val="00BF3106"/>
    <w:rsid w:val="00BF333F"/>
    <w:rsid w:val="00BF37E5"/>
    <w:rsid w:val="00BF39AD"/>
    <w:rsid w:val="00BF3BC7"/>
    <w:rsid w:val="00BF3CCE"/>
    <w:rsid w:val="00BF3D6A"/>
    <w:rsid w:val="00BF40E8"/>
    <w:rsid w:val="00BF42B8"/>
    <w:rsid w:val="00BF44B4"/>
    <w:rsid w:val="00BF4510"/>
    <w:rsid w:val="00BF514C"/>
    <w:rsid w:val="00BF52EF"/>
    <w:rsid w:val="00BF57EC"/>
    <w:rsid w:val="00BF5AF1"/>
    <w:rsid w:val="00BF611B"/>
    <w:rsid w:val="00BF6386"/>
    <w:rsid w:val="00BF63B2"/>
    <w:rsid w:val="00BF6A1A"/>
    <w:rsid w:val="00BF6A55"/>
    <w:rsid w:val="00BF6C34"/>
    <w:rsid w:val="00BF6E62"/>
    <w:rsid w:val="00BF6FE6"/>
    <w:rsid w:val="00BF6FF0"/>
    <w:rsid w:val="00BF7085"/>
    <w:rsid w:val="00BF7296"/>
    <w:rsid w:val="00BF7530"/>
    <w:rsid w:val="00BF7879"/>
    <w:rsid w:val="00BF7C95"/>
    <w:rsid w:val="00BF7E7C"/>
    <w:rsid w:val="00C000E9"/>
    <w:rsid w:val="00C000FA"/>
    <w:rsid w:val="00C0053B"/>
    <w:rsid w:val="00C007A4"/>
    <w:rsid w:val="00C00ABC"/>
    <w:rsid w:val="00C00FA8"/>
    <w:rsid w:val="00C01198"/>
    <w:rsid w:val="00C01720"/>
    <w:rsid w:val="00C01771"/>
    <w:rsid w:val="00C01A92"/>
    <w:rsid w:val="00C01DE5"/>
    <w:rsid w:val="00C022B2"/>
    <w:rsid w:val="00C024DC"/>
    <w:rsid w:val="00C026BD"/>
    <w:rsid w:val="00C0297C"/>
    <w:rsid w:val="00C02C9E"/>
    <w:rsid w:val="00C02F09"/>
    <w:rsid w:val="00C02F92"/>
    <w:rsid w:val="00C03713"/>
    <w:rsid w:val="00C0391E"/>
    <w:rsid w:val="00C03C4A"/>
    <w:rsid w:val="00C040BE"/>
    <w:rsid w:val="00C04222"/>
    <w:rsid w:val="00C046E5"/>
    <w:rsid w:val="00C04762"/>
    <w:rsid w:val="00C051DE"/>
    <w:rsid w:val="00C0540A"/>
    <w:rsid w:val="00C05CCD"/>
    <w:rsid w:val="00C05FF5"/>
    <w:rsid w:val="00C06032"/>
    <w:rsid w:val="00C06754"/>
    <w:rsid w:val="00C06773"/>
    <w:rsid w:val="00C06961"/>
    <w:rsid w:val="00C06C53"/>
    <w:rsid w:val="00C06F11"/>
    <w:rsid w:val="00C06FE2"/>
    <w:rsid w:val="00C07024"/>
    <w:rsid w:val="00C071EE"/>
    <w:rsid w:val="00C07673"/>
    <w:rsid w:val="00C07B33"/>
    <w:rsid w:val="00C07CEC"/>
    <w:rsid w:val="00C106AA"/>
    <w:rsid w:val="00C10984"/>
    <w:rsid w:val="00C10AFB"/>
    <w:rsid w:val="00C10BFE"/>
    <w:rsid w:val="00C10D42"/>
    <w:rsid w:val="00C10EED"/>
    <w:rsid w:val="00C110F0"/>
    <w:rsid w:val="00C111B2"/>
    <w:rsid w:val="00C11415"/>
    <w:rsid w:val="00C116F9"/>
    <w:rsid w:val="00C11825"/>
    <w:rsid w:val="00C11B78"/>
    <w:rsid w:val="00C12375"/>
    <w:rsid w:val="00C130B0"/>
    <w:rsid w:val="00C131DE"/>
    <w:rsid w:val="00C133F8"/>
    <w:rsid w:val="00C135F5"/>
    <w:rsid w:val="00C137BF"/>
    <w:rsid w:val="00C13EE1"/>
    <w:rsid w:val="00C1430D"/>
    <w:rsid w:val="00C146B3"/>
    <w:rsid w:val="00C14EFA"/>
    <w:rsid w:val="00C14FC8"/>
    <w:rsid w:val="00C162B8"/>
    <w:rsid w:val="00C164FC"/>
    <w:rsid w:val="00C16545"/>
    <w:rsid w:val="00C16FC7"/>
    <w:rsid w:val="00C17169"/>
    <w:rsid w:val="00C1776F"/>
    <w:rsid w:val="00C17962"/>
    <w:rsid w:val="00C17FE6"/>
    <w:rsid w:val="00C20326"/>
    <w:rsid w:val="00C20648"/>
    <w:rsid w:val="00C209E6"/>
    <w:rsid w:val="00C20A9A"/>
    <w:rsid w:val="00C20D29"/>
    <w:rsid w:val="00C20FEE"/>
    <w:rsid w:val="00C211F4"/>
    <w:rsid w:val="00C212F2"/>
    <w:rsid w:val="00C2152C"/>
    <w:rsid w:val="00C21732"/>
    <w:rsid w:val="00C21C4C"/>
    <w:rsid w:val="00C21FFE"/>
    <w:rsid w:val="00C221D3"/>
    <w:rsid w:val="00C2220A"/>
    <w:rsid w:val="00C22417"/>
    <w:rsid w:val="00C22846"/>
    <w:rsid w:val="00C2318D"/>
    <w:rsid w:val="00C236ED"/>
    <w:rsid w:val="00C23805"/>
    <w:rsid w:val="00C238A9"/>
    <w:rsid w:val="00C23965"/>
    <w:rsid w:val="00C239E4"/>
    <w:rsid w:val="00C2494C"/>
    <w:rsid w:val="00C24D74"/>
    <w:rsid w:val="00C24F76"/>
    <w:rsid w:val="00C250CE"/>
    <w:rsid w:val="00C25276"/>
    <w:rsid w:val="00C2577A"/>
    <w:rsid w:val="00C257B0"/>
    <w:rsid w:val="00C257F6"/>
    <w:rsid w:val="00C258BC"/>
    <w:rsid w:val="00C25CE4"/>
    <w:rsid w:val="00C25D53"/>
    <w:rsid w:val="00C25EE0"/>
    <w:rsid w:val="00C264B7"/>
    <w:rsid w:val="00C265F9"/>
    <w:rsid w:val="00C273AD"/>
    <w:rsid w:val="00C30194"/>
    <w:rsid w:val="00C303D0"/>
    <w:rsid w:val="00C305E1"/>
    <w:rsid w:val="00C307BB"/>
    <w:rsid w:val="00C30A98"/>
    <w:rsid w:val="00C30DC0"/>
    <w:rsid w:val="00C30F95"/>
    <w:rsid w:val="00C31259"/>
    <w:rsid w:val="00C3150A"/>
    <w:rsid w:val="00C31567"/>
    <w:rsid w:val="00C31B13"/>
    <w:rsid w:val="00C31DA1"/>
    <w:rsid w:val="00C31F00"/>
    <w:rsid w:val="00C322C5"/>
    <w:rsid w:val="00C3266F"/>
    <w:rsid w:val="00C3274A"/>
    <w:rsid w:val="00C32885"/>
    <w:rsid w:val="00C329E7"/>
    <w:rsid w:val="00C32D06"/>
    <w:rsid w:val="00C33174"/>
    <w:rsid w:val="00C33262"/>
    <w:rsid w:val="00C333F8"/>
    <w:rsid w:val="00C33596"/>
    <w:rsid w:val="00C338BB"/>
    <w:rsid w:val="00C33A37"/>
    <w:rsid w:val="00C33BC5"/>
    <w:rsid w:val="00C33C40"/>
    <w:rsid w:val="00C33CDE"/>
    <w:rsid w:val="00C3422D"/>
    <w:rsid w:val="00C344AD"/>
    <w:rsid w:val="00C344BE"/>
    <w:rsid w:val="00C34650"/>
    <w:rsid w:val="00C34BEB"/>
    <w:rsid w:val="00C35371"/>
    <w:rsid w:val="00C35653"/>
    <w:rsid w:val="00C35B2E"/>
    <w:rsid w:val="00C36521"/>
    <w:rsid w:val="00C3693D"/>
    <w:rsid w:val="00C36A13"/>
    <w:rsid w:val="00C378F7"/>
    <w:rsid w:val="00C37C60"/>
    <w:rsid w:val="00C40328"/>
    <w:rsid w:val="00C404EA"/>
    <w:rsid w:val="00C40C28"/>
    <w:rsid w:val="00C40E82"/>
    <w:rsid w:val="00C40E86"/>
    <w:rsid w:val="00C41137"/>
    <w:rsid w:val="00C41BE2"/>
    <w:rsid w:val="00C41C1D"/>
    <w:rsid w:val="00C41FF3"/>
    <w:rsid w:val="00C42111"/>
    <w:rsid w:val="00C421B0"/>
    <w:rsid w:val="00C421F8"/>
    <w:rsid w:val="00C4254E"/>
    <w:rsid w:val="00C425AD"/>
    <w:rsid w:val="00C425FE"/>
    <w:rsid w:val="00C42649"/>
    <w:rsid w:val="00C4269C"/>
    <w:rsid w:val="00C4285A"/>
    <w:rsid w:val="00C42F9C"/>
    <w:rsid w:val="00C43126"/>
    <w:rsid w:val="00C43449"/>
    <w:rsid w:val="00C4353C"/>
    <w:rsid w:val="00C439AD"/>
    <w:rsid w:val="00C43A74"/>
    <w:rsid w:val="00C43D02"/>
    <w:rsid w:val="00C4476B"/>
    <w:rsid w:val="00C44DF0"/>
    <w:rsid w:val="00C44EE8"/>
    <w:rsid w:val="00C44F2B"/>
    <w:rsid w:val="00C45042"/>
    <w:rsid w:val="00C450B3"/>
    <w:rsid w:val="00C450EE"/>
    <w:rsid w:val="00C461AE"/>
    <w:rsid w:val="00C4630C"/>
    <w:rsid w:val="00C4635B"/>
    <w:rsid w:val="00C46553"/>
    <w:rsid w:val="00C46DE4"/>
    <w:rsid w:val="00C47214"/>
    <w:rsid w:val="00C47A25"/>
    <w:rsid w:val="00C47BD4"/>
    <w:rsid w:val="00C47C0E"/>
    <w:rsid w:val="00C503AE"/>
    <w:rsid w:val="00C5083F"/>
    <w:rsid w:val="00C50998"/>
    <w:rsid w:val="00C50C45"/>
    <w:rsid w:val="00C50F47"/>
    <w:rsid w:val="00C51375"/>
    <w:rsid w:val="00C51673"/>
    <w:rsid w:val="00C51BEC"/>
    <w:rsid w:val="00C51D18"/>
    <w:rsid w:val="00C51EBE"/>
    <w:rsid w:val="00C51F4C"/>
    <w:rsid w:val="00C52562"/>
    <w:rsid w:val="00C525D6"/>
    <w:rsid w:val="00C529BC"/>
    <w:rsid w:val="00C529C5"/>
    <w:rsid w:val="00C52CD4"/>
    <w:rsid w:val="00C53175"/>
    <w:rsid w:val="00C5367A"/>
    <w:rsid w:val="00C5375A"/>
    <w:rsid w:val="00C53880"/>
    <w:rsid w:val="00C53B4A"/>
    <w:rsid w:val="00C54279"/>
    <w:rsid w:val="00C54403"/>
    <w:rsid w:val="00C54555"/>
    <w:rsid w:val="00C54668"/>
    <w:rsid w:val="00C54951"/>
    <w:rsid w:val="00C54BFD"/>
    <w:rsid w:val="00C555D4"/>
    <w:rsid w:val="00C55602"/>
    <w:rsid w:val="00C5575C"/>
    <w:rsid w:val="00C5589A"/>
    <w:rsid w:val="00C55BD0"/>
    <w:rsid w:val="00C55D0E"/>
    <w:rsid w:val="00C5627C"/>
    <w:rsid w:val="00C56322"/>
    <w:rsid w:val="00C56BD9"/>
    <w:rsid w:val="00C57B4B"/>
    <w:rsid w:val="00C57C2C"/>
    <w:rsid w:val="00C60124"/>
    <w:rsid w:val="00C60300"/>
    <w:rsid w:val="00C60472"/>
    <w:rsid w:val="00C60672"/>
    <w:rsid w:val="00C60763"/>
    <w:rsid w:val="00C60A5E"/>
    <w:rsid w:val="00C610D4"/>
    <w:rsid w:val="00C61436"/>
    <w:rsid w:val="00C614EA"/>
    <w:rsid w:val="00C6181F"/>
    <w:rsid w:val="00C618C5"/>
    <w:rsid w:val="00C61C54"/>
    <w:rsid w:val="00C61E72"/>
    <w:rsid w:val="00C6210C"/>
    <w:rsid w:val="00C62158"/>
    <w:rsid w:val="00C62421"/>
    <w:rsid w:val="00C6300A"/>
    <w:rsid w:val="00C6334B"/>
    <w:rsid w:val="00C6358C"/>
    <w:rsid w:val="00C6397D"/>
    <w:rsid w:val="00C63E42"/>
    <w:rsid w:val="00C63FE6"/>
    <w:rsid w:val="00C64380"/>
    <w:rsid w:val="00C643EB"/>
    <w:rsid w:val="00C64461"/>
    <w:rsid w:val="00C649DE"/>
    <w:rsid w:val="00C64C13"/>
    <w:rsid w:val="00C64E95"/>
    <w:rsid w:val="00C65AAE"/>
    <w:rsid w:val="00C65ED9"/>
    <w:rsid w:val="00C65FF9"/>
    <w:rsid w:val="00C66297"/>
    <w:rsid w:val="00C66CDC"/>
    <w:rsid w:val="00C673C6"/>
    <w:rsid w:val="00C674A1"/>
    <w:rsid w:val="00C674B1"/>
    <w:rsid w:val="00C67BBA"/>
    <w:rsid w:val="00C704AF"/>
    <w:rsid w:val="00C705EB"/>
    <w:rsid w:val="00C71003"/>
    <w:rsid w:val="00C71A80"/>
    <w:rsid w:val="00C721D2"/>
    <w:rsid w:val="00C72460"/>
    <w:rsid w:val="00C725A5"/>
    <w:rsid w:val="00C725DD"/>
    <w:rsid w:val="00C728F7"/>
    <w:rsid w:val="00C729EF"/>
    <w:rsid w:val="00C7392C"/>
    <w:rsid w:val="00C73A5D"/>
    <w:rsid w:val="00C73D1D"/>
    <w:rsid w:val="00C740CB"/>
    <w:rsid w:val="00C74737"/>
    <w:rsid w:val="00C74801"/>
    <w:rsid w:val="00C74995"/>
    <w:rsid w:val="00C74C6C"/>
    <w:rsid w:val="00C74C8D"/>
    <w:rsid w:val="00C74EC7"/>
    <w:rsid w:val="00C760BE"/>
    <w:rsid w:val="00C76279"/>
    <w:rsid w:val="00C763B8"/>
    <w:rsid w:val="00C76BCB"/>
    <w:rsid w:val="00C76ECB"/>
    <w:rsid w:val="00C773A5"/>
    <w:rsid w:val="00C777CE"/>
    <w:rsid w:val="00C7788B"/>
    <w:rsid w:val="00C800EF"/>
    <w:rsid w:val="00C80317"/>
    <w:rsid w:val="00C809D5"/>
    <w:rsid w:val="00C80C3B"/>
    <w:rsid w:val="00C80D8E"/>
    <w:rsid w:val="00C80FF9"/>
    <w:rsid w:val="00C812BC"/>
    <w:rsid w:val="00C814F9"/>
    <w:rsid w:val="00C81B07"/>
    <w:rsid w:val="00C81B57"/>
    <w:rsid w:val="00C81CA5"/>
    <w:rsid w:val="00C81CAE"/>
    <w:rsid w:val="00C825EC"/>
    <w:rsid w:val="00C82832"/>
    <w:rsid w:val="00C82938"/>
    <w:rsid w:val="00C82D98"/>
    <w:rsid w:val="00C83269"/>
    <w:rsid w:val="00C832FF"/>
    <w:rsid w:val="00C8334B"/>
    <w:rsid w:val="00C83485"/>
    <w:rsid w:val="00C83580"/>
    <w:rsid w:val="00C8375D"/>
    <w:rsid w:val="00C83DAB"/>
    <w:rsid w:val="00C84020"/>
    <w:rsid w:val="00C841A4"/>
    <w:rsid w:val="00C842C2"/>
    <w:rsid w:val="00C84880"/>
    <w:rsid w:val="00C84E9A"/>
    <w:rsid w:val="00C84F6B"/>
    <w:rsid w:val="00C84FC7"/>
    <w:rsid w:val="00C84FE0"/>
    <w:rsid w:val="00C851CE"/>
    <w:rsid w:val="00C852E0"/>
    <w:rsid w:val="00C8534F"/>
    <w:rsid w:val="00C85966"/>
    <w:rsid w:val="00C85B77"/>
    <w:rsid w:val="00C85FEF"/>
    <w:rsid w:val="00C8617B"/>
    <w:rsid w:val="00C868DA"/>
    <w:rsid w:val="00C86B3A"/>
    <w:rsid w:val="00C86B79"/>
    <w:rsid w:val="00C86FFF"/>
    <w:rsid w:val="00C873B9"/>
    <w:rsid w:val="00C8747A"/>
    <w:rsid w:val="00C875F0"/>
    <w:rsid w:val="00C87652"/>
    <w:rsid w:val="00C877C8"/>
    <w:rsid w:val="00C87C93"/>
    <w:rsid w:val="00C903C5"/>
    <w:rsid w:val="00C909BF"/>
    <w:rsid w:val="00C90E61"/>
    <w:rsid w:val="00C913DE"/>
    <w:rsid w:val="00C91A5E"/>
    <w:rsid w:val="00C91CAA"/>
    <w:rsid w:val="00C9219F"/>
    <w:rsid w:val="00C92375"/>
    <w:rsid w:val="00C92826"/>
    <w:rsid w:val="00C92FAA"/>
    <w:rsid w:val="00C9359C"/>
    <w:rsid w:val="00C93775"/>
    <w:rsid w:val="00C939D0"/>
    <w:rsid w:val="00C93D43"/>
    <w:rsid w:val="00C94260"/>
    <w:rsid w:val="00C9431E"/>
    <w:rsid w:val="00C94461"/>
    <w:rsid w:val="00C94985"/>
    <w:rsid w:val="00C94AA8"/>
    <w:rsid w:val="00C954D3"/>
    <w:rsid w:val="00C9569A"/>
    <w:rsid w:val="00C95B01"/>
    <w:rsid w:val="00C95CED"/>
    <w:rsid w:val="00C96844"/>
    <w:rsid w:val="00C969FD"/>
    <w:rsid w:val="00C96A02"/>
    <w:rsid w:val="00C96B25"/>
    <w:rsid w:val="00C96CA3"/>
    <w:rsid w:val="00C9703C"/>
    <w:rsid w:val="00C97495"/>
    <w:rsid w:val="00C975F8"/>
    <w:rsid w:val="00C976EE"/>
    <w:rsid w:val="00C978ED"/>
    <w:rsid w:val="00C97EC2"/>
    <w:rsid w:val="00CA0600"/>
    <w:rsid w:val="00CA076E"/>
    <w:rsid w:val="00CA0A52"/>
    <w:rsid w:val="00CA0C08"/>
    <w:rsid w:val="00CA0E24"/>
    <w:rsid w:val="00CA1264"/>
    <w:rsid w:val="00CA14D8"/>
    <w:rsid w:val="00CA19D1"/>
    <w:rsid w:val="00CA1AFA"/>
    <w:rsid w:val="00CA1FDB"/>
    <w:rsid w:val="00CA22CE"/>
    <w:rsid w:val="00CA2794"/>
    <w:rsid w:val="00CA2A0A"/>
    <w:rsid w:val="00CA2A3C"/>
    <w:rsid w:val="00CA2D61"/>
    <w:rsid w:val="00CA2E32"/>
    <w:rsid w:val="00CA2F82"/>
    <w:rsid w:val="00CA3076"/>
    <w:rsid w:val="00CA3409"/>
    <w:rsid w:val="00CA342C"/>
    <w:rsid w:val="00CA3868"/>
    <w:rsid w:val="00CA3983"/>
    <w:rsid w:val="00CA3EE1"/>
    <w:rsid w:val="00CA40B9"/>
    <w:rsid w:val="00CA4154"/>
    <w:rsid w:val="00CA41E4"/>
    <w:rsid w:val="00CA4A95"/>
    <w:rsid w:val="00CA4AD0"/>
    <w:rsid w:val="00CA4C1F"/>
    <w:rsid w:val="00CA4EB0"/>
    <w:rsid w:val="00CA5038"/>
    <w:rsid w:val="00CA50E1"/>
    <w:rsid w:val="00CA529F"/>
    <w:rsid w:val="00CA54D6"/>
    <w:rsid w:val="00CA64F4"/>
    <w:rsid w:val="00CA6C74"/>
    <w:rsid w:val="00CA6D4A"/>
    <w:rsid w:val="00CA6FA4"/>
    <w:rsid w:val="00CA7013"/>
    <w:rsid w:val="00CA71DA"/>
    <w:rsid w:val="00CA7539"/>
    <w:rsid w:val="00CA75E8"/>
    <w:rsid w:val="00CA7728"/>
    <w:rsid w:val="00CA7A9C"/>
    <w:rsid w:val="00CA7EB2"/>
    <w:rsid w:val="00CA7EE9"/>
    <w:rsid w:val="00CB0345"/>
    <w:rsid w:val="00CB0535"/>
    <w:rsid w:val="00CB074E"/>
    <w:rsid w:val="00CB0C91"/>
    <w:rsid w:val="00CB13F3"/>
    <w:rsid w:val="00CB1982"/>
    <w:rsid w:val="00CB1B7A"/>
    <w:rsid w:val="00CB229F"/>
    <w:rsid w:val="00CB247B"/>
    <w:rsid w:val="00CB2513"/>
    <w:rsid w:val="00CB2C95"/>
    <w:rsid w:val="00CB3347"/>
    <w:rsid w:val="00CB36FB"/>
    <w:rsid w:val="00CB385E"/>
    <w:rsid w:val="00CB39BC"/>
    <w:rsid w:val="00CB404B"/>
    <w:rsid w:val="00CB4162"/>
    <w:rsid w:val="00CB4214"/>
    <w:rsid w:val="00CB47D7"/>
    <w:rsid w:val="00CB4935"/>
    <w:rsid w:val="00CB4A5B"/>
    <w:rsid w:val="00CB4B15"/>
    <w:rsid w:val="00CB5141"/>
    <w:rsid w:val="00CB5198"/>
    <w:rsid w:val="00CB544A"/>
    <w:rsid w:val="00CB58B4"/>
    <w:rsid w:val="00CB58D6"/>
    <w:rsid w:val="00CB5927"/>
    <w:rsid w:val="00CB630F"/>
    <w:rsid w:val="00CB6359"/>
    <w:rsid w:val="00CB664B"/>
    <w:rsid w:val="00CB67CD"/>
    <w:rsid w:val="00CB6D2A"/>
    <w:rsid w:val="00CB7519"/>
    <w:rsid w:val="00CB7556"/>
    <w:rsid w:val="00CB7B94"/>
    <w:rsid w:val="00CC073C"/>
    <w:rsid w:val="00CC0996"/>
    <w:rsid w:val="00CC0A81"/>
    <w:rsid w:val="00CC0F30"/>
    <w:rsid w:val="00CC0FE9"/>
    <w:rsid w:val="00CC1131"/>
    <w:rsid w:val="00CC116C"/>
    <w:rsid w:val="00CC1923"/>
    <w:rsid w:val="00CC212D"/>
    <w:rsid w:val="00CC24AD"/>
    <w:rsid w:val="00CC2803"/>
    <w:rsid w:val="00CC299F"/>
    <w:rsid w:val="00CC2D2A"/>
    <w:rsid w:val="00CC317D"/>
    <w:rsid w:val="00CC358C"/>
    <w:rsid w:val="00CC3962"/>
    <w:rsid w:val="00CC413F"/>
    <w:rsid w:val="00CC4C1B"/>
    <w:rsid w:val="00CC533D"/>
    <w:rsid w:val="00CC5473"/>
    <w:rsid w:val="00CC5615"/>
    <w:rsid w:val="00CC56AD"/>
    <w:rsid w:val="00CC585D"/>
    <w:rsid w:val="00CC5945"/>
    <w:rsid w:val="00CC5B0E"/>
    <w:rsid w:val="00CC5BA9"/>
    <w:rsid w:val="00CC5D15"/>
    <w:rsid w:val="00CC6244"/>
    <w:rsid w:val="00CC6548"/>
    <w:rsid w:val="00CC68F8"/>
    <w:rsid w:val="00CC698A"/>
    <w:rsid w:val="00CC6BBA"/>
    <w:rsid w:val="00CC6C94"/>
    <w:rsid w:val="00CC6EF1"/>
    <w:rsid w:val="00CC72DB"/>
    <w:rsid w:val="00CC7808"/>
    <w:rsid w:val="00CC7A95"/>
    <w:rsid w:val="00CD0302"/>
    <w:rsid w:val="00CD0713"/>
    <w:rsid w:val="00CD07EA"/>
    <w:rsid w:val="00CD0823"/>
    <w:rsid w:val="00CD0FB0"/>
    <w:rsid w:val="00CD13D0"/>
    <w:rsid w:val="00CD1D15"/>
    <w:rsid w:val="00CD2867"/>
    <w:rsid w:val="00CD2952"/>
    <w:rsid w:val="00CD295F"/>
    <w:rsid w:val="00CD2C43"/>
    <w:rsid w:val="00CD31A6"/>
    <w:rsid w:val="00CD32E7"/>
    <w:rsid w:val="00CD33F3"/>
    <w:rsid w:val="00CD3418"/>
    <w:rsid w:val="00CD3460"/>
    <w:rsid w:val="00CD3DA2"/>
    <w:rsid w:val="00CD3F25"/>
    <w:rsid w:val="00CD3F31"/>
    <w:rsid w:val="00CD46EE"/>
    <w:rsid w:val="00CD4BE2"/>
    <w:rsid w:val="00CD4D62"/>
    <w:rsid w:val="00CD4F2F"/>
    <w:rsid w:val="00CD5E81"/>
    <w:rsid w:val="00CD61F0"/>
    <w:rsid w:val="00CD6409"/>
    <w:rsid w:val="00CD6CD8"/>
    <w:rsid w:val="00CD6D9F"/>
    <w:rsid w:val="00CD752D"/>
    <w:rsid w:val="00CD7534"/>
    <w:rsid w:val="00CD75C2"/>
    <w:rsid w:val="00CD76FE"/>
    <w:rsid w:val="00CD78EF"/>
    <w:rsid w:val="00CE000F"/>
    <w:rsid w:val="00CE0048"/>
    <w:rsid w:val="00CE0260"/>
    <w:rsid w:val="00CE06BE"/>
    <w:rsid w:val="00CE0940"/>
    <w:rsid w:val="00CE0B66"/>
    <w:rsid w:val="00CE0B79"/>
    <w:rsid w:val="00CE0C88"/>
    <w:rsid w:val="00CE0F75"/>
    <w:rsid w:val="00CE121D"/>
    <w:rsid w:val="00CE13DC"/>
    <w:rsid w:val="00CE17FF"/>
    <w:rsid w:val="00CE1879"/>
    <w:rsid w:val="00CE18C3"/>
    <w:rsid w:val="00CE1CFE"/>
    <w:rsid w:val="00CE1E28"/>
    <w:rsid w:val="00CE200D"/>
    <w:rsid w:val="00CE20E3"/>
    <w:rsid w:val="00CE23BD"/>
    <w:rsid w:val="00CE284A"/>
    <w:rsid w:val="00CE28D2"/>
    <w:rsid w:val="00CE2CAD"/>
    <w:rsid w:val="00CE3228"/>
    <w:rsid w:val="00CE3A8B"/>
    <w:rsid w:val="00CE3B30"/>
    <w:rsid w:val="00CE41BC"/>
    <w:rsid w:val="00CE42AC"/>
    <w:rsid w:val="00CE45D0"/>
    <w:rsid w:val="00CE46AB"/>
    <w:rsid w:val="00CE4A67"/>
    <w:rsid w:val="00CE4BDA"/>
    <w:rsid w:val="00CE4D49"/>
    <w:rsid w:val="00CE4DF2"/>
    <w:rsid w:val="00CE4F1D"/>
    <w:rsid w:val="00CE59A5"/>
    <w:rsid w:val="00CE615C"/>
    <w:rsid w:val="00CE62DD"/>
    <w:rsid w:val="00CE65CD"/>
    <w:rsid w:val="00CE6BAB"/>
    <w:rsid w:val="00CE6D7B"/>
    <w:rsid w:val="00CE6EDF"/>
    <w:rsid w:val="00CE729A"/>
    <w:rsid w:val="00CE7559"/>
    <w:rsid w:val="00CE77AC"/>
    <w:rsid w:val="00CE7865"/>
    <w:rsid w:val="00CE7B5F"/>
    <w:rsid w:val="00CF00E2"/>
    <w:rsid w:val="00CF073B"/>
    <w:rsid w:val="00CF0749"/>
    <w:rsid w:val="00CF0AA3"/>
    <w:rsid w:val="00CF0C39"/>
    <w:rsid w:val="00CF0CD9"/>
    <w:rsid w:val="00CF0D3C"/>
    <w:rsid w:val="00CF165F"/>
    <w:rsid w:val="00CF1C2D"/>
    <w:rsid w:val="00CF1FEF"/>
    <w:rsid w:val="00CF28B2"/>
    <w:rsid w:val="00CF2C7A"/>
    <w:rsid w:val="00CF3030"/>
    <w:rsid w:val="00CF3146"/>
    <w:rsid w:val="00CF32E4"/>
    <w:rsid w:val="00CF3392"/>
    <w:rsid w:val="00CF3541"/>
    <w:rsid w:val="00CF382B"/>
    <w:rsid w:val="00CF38A3"/>
    <w:rsid w:val="00CF38D6"/>
    <w:rsid w:val="00CF3A3C"/>
    <w:rsid w:val="00CF3DC3"/>
    <w:rsid w:val="00CF4168"/>
    <w:rsid w:val="00CF4373"/>
    <w:rsid w:val="00CF4F99"/>
    <w:rsid w:val="00CF5298"/>
    <w:rsid w:val="00CF5BB9"/>
    <w:rsid w:val="00CF5E6D"/>
    <w:rsid w:val="00CF622E"/>
    <w:rsid w:val="00CF6674"/>
    <w:rsid w:val="00CF6911"/>
    <w:rsid w:val="00CF6ACB"/>
    <w:rsid w:val="00CF6F35"/>
    <w:rsid w:val="00CF70C4"/>
    <w:rsid w:val="00CF73D2"/>
    <w:rsid w:val="00CF775B"/>
    <w:rsid w:val="00D0019B"/>
    <w:rsid w:val="00D008AD"/>
    <w:rsid w:val="00D00E76"/>
    <w:rsid w:val="00D0138C"/>
    <w:rsid w:val="00D0157B"/>
    <w:rsid w:val="00D02558"/>
    <w:rsid w:val="00D02612"/>
    <w:rsid w:val="00D0268F"/>
    <w:rsid w:val="00D02A12"/>
    <w:rsid w:val="00D02A40"/>
    <w:rsid w:val="00D02B4A"/>
    <w:rsid w:val="00D02E0F"/>
    <w:rsid w:val="00D02EF8"/>
    <w:rsid w:val="00D02F2D"/>
    <w:rsid w:val="00D03455"/>
    <w:rsid w:val="00D034F5"/>
    <w:rsid w:val="00D03723"/>
    <w:rsid w:val="00D03996"/>
    <w:rsid w:val="00D03FF9"/>
    <w:rsid w:val="00D040E0"/>
    <w:rsid w:val="00D041A7"/>
    <w:rsid w:val="00D0439B"/>
    <w:rsid w:val="00D049BD"/>
    <w:rsid w:val="00D04B2D"/>
    <w:rsid w:val="00D04FA2"/>
    <w:rsid w:val="00D052C9"/>
    <w:rsid w:val="00D05441"/>
    <w:rsid w:val="00D05527"/>
    <w:rsid w:val="00D05C20"/>
    <w:rsid w:val="00D05D9F"/>
    <w:rsid w:val="00D0674B"/>
    <w:rsid w:val="00D068C3"/>
    <w:rsid w:val="00D06B16"/>
    <w:rsid w:val="00D06E3D"/>
    <w:rsid w:val="00D0720C"/>
    <w:rsid w:val="00D07625"/>
    <w:rsid w:val="00D076F0"/>
    <w:rsid w:val="00D07889"/>
    <w:rsid w:val="00D07997"/>
    <w:rsid w:val="00D07C9C"/>
    <w:rsid w:val="00D10107"/>
    <w:rsid w:val="00D101E2"/>
    <w:rsid w:val="00D10394"/>
    <w:rsid w:val="00D104AE"/>
    <w:rsid w:val="00D10592"/>
    <w:rsid w:val="00D10673"/>
    <w:rsid w:val="00D1084A"/>
    <w:rsid w:val="00D10931"/>
    <w:rsid w:val="00D1095F"/>
    <w:rsid w:val="00D11275"/>
    <w:rsid w:val="00D1137B"/>
    <w:rsid w:val="00D11AB5"/>
    <w:rsid w:val="00D11AF8"/>
    <w:rsid w:val="00D121EB"/>
    <w:rsid w:val="00D131B8"/>
    <w:rsid w:val="00D135BF"/>
    <w:rsid w:val="00D13606"/>
    <w:rsid w:val="00D136AE"/>
    <w:rsid w:val="00D13D1A"/>
    <w:rsid w:val="00D13E45"/>
    <w:rsid w:val="00D14412"/>
    <w:rsid w:val="00D147C6"/>
    <w:rsid w:val="00D148EF"/>
    <w:rsid w:val="00D14B34"/>
    <w:rsid w:val="00D14BD4"/>
    <w:rsid w:val="00D14E95"/>
    <w:rsid w:val="00D14FC9"/>
    <w:rsid w:val="00D1513A"/>
    <w:rsid w:val="00D151EE"/>
    <w:rsid w:val="00D153BD"/>
    <w:rsid w:val="00D15A02"/>
    <w:rsid w:val="00D15C74"/>
    <w:rsid w:val="00D16282"/>
    <w:rsid w:val="00D164E0"/>
    <w:rsid w:val="00D164E8"/>
    <w:rsid w:val="00D164EE"/>
    <w:rsid w:val="00D166EB"/>
    <w:rsid w:val="00D16942"/>
    <w:rsid w:val="00D16CFC"/>
    <w:rsid w:val="00D17843"/>
    <w:rsid w:val="00D178E8"/>
    <w:rsid w:val="00D17AEE"/>
    <w:rsid w:val="00D2036E"/>
    <w:rsid w:val="00D20487"/>
    <w:rsid w:val="00D20525"/>
    <w:rsid w:val="00D206C2"/>
    <w:rsid w:val="00D209D7"/>
    <w:rsid w:val="00D20E41"/>
    <w:rsid w:val="00D20FE7"/>
    <w:rsid w:val="00D210D1"/>
    <w:rsid w:val="00D212A2"/>
    <w:rsid w:val="00D2169A"/>
    <w:rsid w:val="00D2177B"/>
    <w:rsid w:val="00D21856"/>
    <w:rsid w:val="00D219DD"/>
    <w:rsid w:val="00D22676"/>
    <w:rsid w:val="00D22D1B"/>
    <w:rsid w:val="00D22DB9"/>
    <w:rsid w:val="00D23110"/>
    <w:rsid w:val="00D23442"/>
    <w:rsid w:val="00D2361B"/>
    <w:rsid w:val="00D2375D"/>
    <w:rsid w:val="00D23A80"/>
    <w:rsid w:val="00D2437B"/>
    <w:rsid w:val="00D2444B"/>
    <w:rsid w:val="00D247E6"/>
    <w:rsid w:val="00D24A09"/>
    <w:rsid w:val="00D2507C"/>
    <w:rsid w:val="00D25E92"/>
    <w:rsid w:val="00D25FE1"/>
    <w:rsid w:val="00D26063"/>
    <w:rsid w:val="00D268C2"/>
    <w:rsid w:val="00D271C8"/>
    <w:rsid w:val="00D2762A"/>
    <w:rsid w:val="00D30111"/>
    <w:rsid w:val="00D30124"/>
    <w:rsid w:val="00D30311"/>
    <w:rsid w:val="00D303D3"/>
    <w:rsid w:val="00D30671"/>
    <w:rsid w:val="00D3073B"/>
    <w:rsid w:val="00D30999"/>
    <w:rsid w:val="00D30AED"/>
    <w:rsid w:val="00D30F25"/>
    <w:rsid w:val="00D31674"/>
    <w:rsid w:val="00D31D37"/>
    <w:rsid w:val="00D31F6F"/>
    <w:rsid w:val="00D32259"/>
    <w:rsid w:val="00D324B4"/>
    <w:rsid w:val="00D32525"/>
    <w:rsid w:val="00D33029"/>
    <w:rsid w:val="00D33030"/>
    <w:rsid w:val="00D3323C"/>
    <w:rsid w:val="00D33268"/>
    <w:rsid w:val="00D33681"/>
    <w:rsid w:val="00D3369D"/>
    <w:rsid w:val="00D336C0"/>
    <w:rsid w:val="00D33A33"/>
    <w:rsid w:val="00D33B37"/>
    <w:rsid w:val="00D33EE8"/>
    <w:rsid w:val="00D3402C"/>
    <w:rsid w:val="00D344EA"/>
    <w:rsid w:val="00D34B54"/>
    <w:rsid w:val="00D34F1D"/>
    <w:rsid w:val="00D35B39"/>
    <w:rsid w:val="00D35B48"/>
    <w:rsid w:val="00D360B4"/>
    <w:rsid w:val="00D362C4"/>
    <w:rsid w:val="00D363A4"/>
    <w:rsid w:val="00D36488"/>
    <w:rsid w:val="00D366EE"/>
    <w:rsid w:val="00D36DC7"/>
    <w:rsid w:val="00D36E28"/>
    <w:rsid w:val="00D3744C"/>
    <w:rsid w:val="00D376AC"/>
    <w:rsid w:val="00D37703"/>
    <w:rsid w:val="00D3789A"/>
    <w:rsid w:val="00D37B87"/>
    <w:rsid w:val="00D37EE0"/>
    <w:rsid w:val="00D37F68"/>
    <w:rsid w:val="00D4024C"/>
    <w:rsid w:val="00D403AE"/>
    <w:rsid w:val="00D40422"/>
    <w:rsid w:val="00D4054D"/>
    <w:rsid w:val="00D40762"/>
    <w:rsid w:val="00D40767"/>
    <w:rsid w:val="00D407EE"/>
    <w:rsid w:val="00D408BC"/>
    <w:rsid w:val="00D410E6"/>
    <w:rsid w:val="00D416D4"/>
    <w:rsid w:val="00D416E1"/>
    <w:rsid w:val="00D41E95"/>
    <w:rsid w:val="00D41FBD"/>
    <w:rsid w:val="00D42188"/>
    <w:rsid w:val="00D42192"/>
    <w:rsid w:val="00D42B8D"/>
    <w:rsid w:val="00D42CC2"/>
    <w:rsid w:val="00D4324F"/>
    <w:rsid w:val="00D4353A"/>
    <w:rsid w:val="00D43693"/>
    <w:rsid w:val="00D439AE"/>
    <w:rsid w:val="00D44016"/>
    <w:rsid w:val="00D44182"/>
    <w:rsid w:val="00D441A0"/>
    <w:rsid w:val="00D444D5"/>
    <w:rsid w:val="00D4456B"/>
    <w:rsid w:val="00D446C0"/>
    <w:rsid w:val="00D44854"/>
    <w:rsid w:val="00D449D2"/>
    <w:rsid w:val="00D47033"/>
    <w:rsid w:val="00D470CB"/>
    <w:rsid w:val="00D47229"/>
    <w:rsid w:val="00D475D7"/>
    <w:rsid w:val="00D47980"/>
    <w:rsid w:val="00D47F19"/>
    <w:rsid w:val="00D50000"/>
    <w:rsid w:val="00D50055"/>
    <w:rsid w:val="00D502C9"/>
    <w:rsid w:val="00D5056B"/>
    <w:rsid w:val="00D5070B"/>
    <w:rsid w:val="00D50985"/>
    <w:rsid w:val="00D50AD2"/>
    <w:rsid w:val="00D50C2B"/>
    <w:rsid w:val="00D5116A"/>
    <w:rsid w:val="00D512A8"/>
    <w:rsid w:val="00D51320"/>
    <w:rsid w:val="00D51480"/>
    <w:rsid w:val="00D515FB"/>
    <w:rsid w:val="00D52036"/>
    <w:rsid w:val="00D527CA"/>
    <w:rsid w:val="00D52944"/>
    <w:rsid w:val="00D52992"/>
    <w:rsid w:val="00D52C68"/>
    <w:rsid w:val="00D53268"/>
    <w:rsid w:val="00D5412E"/>
    <w:rsid w:val="00D54386"/>
    <w:rsid w:val="00D544B7"/>
    <w:rsid w:val="00D5450A"/>
    <w:rsid w:val="00D54652"/>
    <w:rsid w:val="00D549B4"/>
    <w:rsid w:val="00D55190"/>
    <w:rsid w:val="00D5536A"/>
    <w:rsid w:val="00D556BC"/>
    <w:rsid w:val="00D55D05"/>
    <w:rsid w:val="00D55E6F"/>
    <w:rsid w:val="00D56061"/>
    <w:rsid w:val="00D56217"/>
    <w:rsid w:val="00D56225"/>
    <w:rsid w:val="00D56729"/>
    <w:rsid w:val="00D56769"/>
    <w:rsid w:val="00D56AC5"/>
    <w:rsid w:val="00D56EE6"/>
    <w:rsid w:val="00D57763"/>
    <w:rsid w:val="00D57991"/>
    <w:rsid w:val="00D57DCE"/>
    <w:rsid w:val="00D57F53"/>
    <w:rsid w:val="00D60329"/>
    <w:rsid w:val="00D604BE"/>
    <w:rsid w:val="00D604D4"/>
    <w:rsid w:val="00D60639"/>
    <w:rsid w:val="00D6072A"/>
    <w:rsid w:val="00D6072E"/>
    <w:rsid w:val="00D60794"/>
    <w:rsid w:val="00D610FE"/>
    <w:rsid w:val="00D61778"/>
    <w:rsid w:val="00D6180F"/>
    <w:rsid w:val="00D61FED"/>
    <w:rsid w:val="00D62550"/>
    <w:rsid w:val="00D62E47"/>
    <w:rsid w:val="00D633C5"/>
    <w:rsid w:val="00D633D1"/>
    <w:rsid w:val="00D63741"/>
    <w:rsid w:val="00D63900"/>
    <w:rsid w:val="00D63941"/>
    <w:rsid w:val="00D63A53"/>
    <w:rsid w:val="00D643BF"/>
    <w:rsid w:val="00D6467C"/>
    <w:rsid w:val="00D64B20"/>
    <w:rsid w:val="00D64CC0"/>
    <w:rsid w:val="00D64D82"/>
    <w:rsid w:val="00D64F65"/>
    <w:rsid w:val="00D65A51"/>
    <w:rsid w:val="00D65B76"/>
    <w:rsid w:val="00D65C68"/>
    <w:rsid w:val="00D660CC"/>
    <w:rsid w:val="00D661B6"/>
    <w:rsid w:val="00D6625D"/>
    <w:rsid w:val="00D6688B"/>
    <w:rsid w:val="00D6689D"/>
    <w:rsid w:val="00D669FD"/>
    <w:rsid w:val="00D66B2A"/>
    <w:rsid w:val="00D66CB8"/>
    <w:rsid w:val="00D66D52"/>
    <w:rsid w:val="00D67316"/>
    <w:rsid w:val="00D673F7"/>
    <w:rsid w:val="00D67498"/>
    <w:rsid w:val="00D675A0"/>
    <w:rsid w:val="00D67778"/>
    <w:rsid w:val="00D67AD4"/>
    <w:rsid w:val="00D67C33"/>
    <w:rsid w:val="00D70338"/>
    <w:rsid w:val="00D70B25"/>
    <w:rsid w:val="00D716D1"/>
    <w:rsid w:val="00D717DF"/>
    <w:rsid w:val="00D71873"/>
    <w:rsid w:val="00D718F2"/>
    <w:rsid w:val="00D71AAD"/>
    <w:rsid w:val="00D72174"/>
    <w:rsid w:val="00D732EF"/>
    <w:rsid w:val="00D7353C"/>
    <w:rsid w:val="00D73661"/>
    <w:rsid w:val="00D74233"/>
    <w:rsid w:val="00D743EF"/>
    <w:rsid w:val="00D74A86"/>
    <w:rsid w:val="00D74C99"/>
    <w:rsid w:val="00D74F95"/>
    <w:rsid w:val="00D755AC"/>
    <w:rsid w:val="00D7580D"/>
    <w:rsid w:val="00D75B55"/>
    <w:rsid w:val="00D75E22"/>
    <w:rsid w:val="00D75F2E"/>
    <w:rsid w:val="00D764E7"/>
    <w:rsid w:val="00D765D8"/>
    <w:rsid w:val="00D769F8"/>
    <w:rsid w:val="00D76FAA"/>
    <w:rsid w:val="00D77025"/>
    <w:rsid w:val="00D77117"/>
    <w:rsid w:val="00D7791A"/>
    <w:rsid w:val="00D8028A"/>
    <w:rsid w:val="00D804E0"/>
    <w:rsid w:val="00D80552"/>
    <w:rsid w:val="00D805A2"/>
    <w:rsid w:val="00D8098E"/>
    <w:rsid w:val="00D80B53"/>
    <w:rsid w:val="00D80BE6"/>
    <w:rsid w:val="00D80EBF"/>
    <w:rsid w:val="00D812C2"/>
    <w:rsid w:val="00D813E7"/>
    <w:rsid w:val="00D815C9"/>
    <w:rsid w:val="00D823BC"/>
    <w:rsid w:val="00D825C5"/>
    <w:rsid w:val="00D826D9"/>
    <w:rsid w:val="00D82AA0"/>
    <w:rsid w:val="00D8345B"/>
    <w:rsid w:val="00D839C5"/>
    <w:rsid w:val="00D83B1F"/>
    <w:rsid w:val="00D83E02"/>
    <w:rsid w:val="00D83EC5"/>
    <w:rsid w:val="00D83F82"/>
    <w:rsid w:val="00D83FC1"/>
    <w:rsid w:val="00D840F5"/>
    <w:rsid w:val="00D84322"/>
    <w:rsid w:val="00D84470"/>
    <w:rsid w:val="00D849B7"/>
    <w:rsid w:val="00D84AE0"/>
    <w:rsid w:val="00D84BB8"/>
    <w:rsid w:val="00D84D78"/>
    <w:rsid w:val="00D85151"/>
    <w:rsid w:val="00D85387"/>
    <w:rsid w:val="00D856ED"/>
    <w:rsid w:val="00D85901"/>
    <w:rsid w:val="00D85D78"/>
    <w:rsid w:val="00D85DC7"/>
    <w:rsid w:val="00D85EE9"/>
    <w:rsid w:val="00D86187"/>
    <w:rsid w:val="00D86365"/>
    <w:rsid w:val="00D864CB"/>
    <w:rsid w:val="00D86F58"/>
    <w:rsid w:val="00D87B26"/>
    <w:rsid w:val="00D87C3A"/>
    <w:rsid w:val="00D87C58"/>
    <w:rsid w:val="00D87FA8"/>
    <w:rsid w:val="00D90089"/>
    <w:rsid w:val="00D9044E"/>
    <w:rsid w:val="00D907D0"/>
    <w:rsid w:val="00D90C9E"/>
    <w:rsid w:val="00D90DF6"/>
    <w:rsid w:val="00D917AF"/>
    <w:rsid w:val="00D92445"/>
    <w:rsid w:val="00D92581"/>
    <w:rsid w:val="00D92687"/>
    <w:rsid w:val="00D92E0F"/>
    <w:rsid w:val="00D92E49"/>
    <w:rsid w:val="00D934CD"/>
    <w:rsid w:val="00D93568"/>
    <w:rsid w:val="00D936A7"/>
    <w:rsid w:val="00D93720"/>
    <w:rsid w:val="00D9385F"/>
    <w:rsid w:val="00D93905"/>
    <w:rsid w:val="00D93D2F"/>
    <w:rsid w:val="00D94240"/>
    <w:rsid w:val="00D945E7"/>
    <w:rsid w:val="00D94847"/>
    <w:rsid w:val="00D94C16"/>
    <w:rsid w:val="00D94D5A"/>
    <w:rsid w:val="00D94F67"/>
    <w:rsid w:val="00D94FFB"/>
    <w:rsid w:val="00D9516F"/>
    <w:rsid w:val="00D952B2"/>
    <w:rsid w:val="00D95581"/>
    <w:rsid w:val="00D95CE1"/>
    <w:rsid w:val="00D95E06"/>
    <w:rsid w:val="00D95E34"/>
    <w:rsid w:val="00D9638F"/>
    <w:rsid w:val="00D9686F"/>
    <w:rsid w:val="00D9690E"/>
    <w:rsid w:val="00D969C3"/>
    <w:rsid w:val="00D96BEA"/>
    <w:rsid w:val="00D976DE"/>
    <w:rsid w:val="00D97743"/>
    <w:rsid w:val="00D97C42"/>
    <w:rsid w:val="00D97C6D"/>
    <w:rsid w:val="00D97EF4"/>
    <w:rsid w:val="00DA00AE"/>
    <w:rsid w:val="00DA05C4"/>
    <w:rsid w:val="00DA0A7F"/>
    <w:rsid w:val="00DA0BF9"/>
    <w:rsid w:val="00DA0D51"/>
    <w:rsid w:val="00DA0DF1"/>
    <w:rsid w:val="00DA0E0D"/>
    <w:rsid w:val="00DA0E4B"/>
    <w:rsid w:val="00DA1240"/>
    <w:rsid w:val="00DA145E"/>
    <w:rsid w:val="00DA157F"/>
    <w:rsid w:val="00DA1650"/>
    <w:rsid w:val="00DA16E2"/>
    <w:rsid w:val="00DA1957"/>
    <w:rsid w:val="00DA1A01"/>
    <w:rsid w:val="00DA1BD2"/>
    <w:rsid w:val="00DA1D42"/>
    <w:rsid w:val="00DA234C"/>
    <w:rsid w:val="00DA2CB2"/>
    <w:rsid w:val="00DA2DD9"/>
    <w:rsid w:val="00DA2E0C"/>
    <w:rsid w:val="00DA3573"/>
    <w:rsid w:val="00DA3605"/>
    <w:rsid w:val="00DA36BC"/>
    <w:rsid w:val="00DA3780"/>
    <w:rsid w:val="00DA3874"/>
    <w:rsid w:val="00DA3B35"/>
    <w:rsid w:val="00DA3D03"/>
    <w:rsid w:val="00DA3D80"/>
    <w:rsid w:val="00DA548C"/>
    <w:rsid w:val="00DA55C7"/>
    <w:rsid w:val="00DA5C06"/>
    <w:rsid w:val="00DA6404"/>
    <w:rsid w:val="00DA6832"/>
    <w:rsid w:val="00DA68D1"/>
    <w:rsid w:val="00DA6DE0"/>
    <w:rsid w:val="00DA74B1"/>
    <w:rsid w:val="00DB09F6"/>
    <w:rsid w:val="00DB1068"/>
    <w:rsid w:val="00DB10F7"/>
    <w:rsid w:val="00DB12C8"/>
    <w:rsid w:val="00DB1798"/>
    <w:rsid w:val="00DB1B99"/>
    <w:rsid w:val="00DB245A"/>
    <w:rsid w:val="00DB268F"/>
    <w:rsid w:val="00DB280D"/>
    <w:rsid w:val="00DB28FF"/>
    <w:rsid w:val="00DB2EC5"/>
    <w:rsid w:val="00DB3431"/>
    <w:rsid w:val="00DB34D6"/>
    <w:rsid w:val="00DB350C"/>
    <w:rsid w:val="00DB3526"/>
    <w:rsid w:val="00DB3691"/>
    <w:rsid w:val="00DB4166"/>
    <w:rsid w:val="00DB4256"/>
    <w:rsid w:val="00DB44DB"/>
    <w:rsid w:val="00DB451D"/>
    <w:rsid w:val="00DB455B"/>
    <w:rsid w:val="00DB462E"/>
    <w:rsid w:val="00DB474D"/>
    <w:rsid w:val="00DB511A"/>
    <w:rsid w:val="00DB551C"/>
    <w:rsid w:val="00DB5636"/>
    <w:rsid w:val="00DB5733"/>
    <w:rsid w:val="00DB5B8F"/>
    <w:rsid w:val="00DB5C8F"/>
    <w:rsid w:val="00DB637B"/>
    <w:rsid w:val="00DB65D7"/>
    <w:rsid w:val="00DB6875"/>
    <w:rsid w:val="00DB7153"/>
    <w:rsid w:val="00DB7FF2"/>
    <w:rsid w:val="00DC0211"/>
    <w:rsid w:val="00DC05D0"/>
    <w:rsid w:val="00DC09C6"/>
    <w:rsid w:val="00DC0A38"/>
    <w:rsid w:val="00DC0DBD"/>
    <w:rsid w:val="00DC0E61"/>
    <w:rsid w:val="00DC1162"/>
    <w:rsid w:val="00DC1350"/>
    <w:rsid w:val="00DC17E6"/>
    <w:rsid w:val="00DC18F4"/>
    <w:rsid w:val="00DC2050"/>
    <w:rsid w:val="00DC2380"/>
    <w:rsid w:val="00DC244E"/>
    <w:rsid w:val="00DC2D84"/>
    <w:rsid w:val="00DC2F49"/>
    <w:rsid w:val="00DC2F5C"/>
    <w:rsid w:val="00DC3374"/>
    <w:rsid w:val="00DC33D9"/>
    <w:rsid w:val="00DC3637"/>
    <w:rsid w:val="00DC3738"/>
    <w:rsid w:val="00DC37EE"/>
    <w:rsid w:val="00DC396D"/>
    <w:rsid w:val="00DC3E95"/>
    <w:rsid w:val="00DC3FB6"/>
    <w:rsid w:val="00DC3FF2"/>
    <w:rsid w:val="00DC4332"/>
    <w:rsid w:val="00DC464F"/>
    <w:rsid w:val="00DC468E"/>
    <w:rsid w:val="00DC4737"/>
    <w:rsid w:val="00DC4812"/>
    <w:rsid w:val="00DC48B3"/>
    <w:rsid w:val="00DC4C50"/>
    <w:rsid w:val="00DC4FE9"/>
    <w:rsid w:val="00DC5140"/>
    <w:rsid w:val="00DC519F"/>
    <w:rsid w:val="00DC5B88"/>
    <w:rsid w:val="00DC5CC1"/>
    <w:rsid w:val="00DC5D87"/>
    <w:rsid w:val="00DC644B"/>
    <w:rsid w:val="00DC6720"/>
    <w:rsid w:val="00DC6745"/>
    <w:rsid w:val="00DC680A"/>
    <w:rsid w:val="00DC6E07"/>
    <w:rsid w:val="00DC6EFC"/>
    <w:rsid w:val="00DC70E9"/>
    <w:rsid w:val="00DC75F5"/>
    <w:rsid w:val="00DC7D7F"/>
    <w:rsid w:val="00DC7E55"/>
    <w:rsid w:val="00DD0756"/>
    <w:rsid w:val="00DD08B9"/>
    <w:rsid w:val="00DD0A69"/>
    <w:rsid w:val="00DD0ED5"/>
    <w:rsid w:val="00DD0F1E"/>
    <w:rsid w:val="00DD1370"/>
    <w:rsid w:val="00DD18D0"/>
    <w:rsid w:val="00DD192B"/>
    <w:rsid w:val="00DD1BB6"/>
    <w:rsid w:val="00DD1DEE"/>
    <w:rsid w:val="00DD1F2D"/>
    <w:rsid w:val="00DD2280"/>
    <w:rsid w:val="00DD22FF"/>
    <w:rsid w:val="00DD24A6"/>
    <w:rsid w:val="00DD2686"/>
    <w:rsid w:val="00DD2BD3"/>
    <w:rsid w:val="00DD3381"/>
    <w:rsid w:val="00DD3EFD"/>
    <w:rsid w:val="00DD403E"/>
    <w:rsid w:val="00DD422F"/>
    <w:rsid w:val="00DD46D3"/>
    <w:rsid w:val="00DD5798"/>
    <w:rsid w:val="00DD5EB9"/>
    <w:rsid w:val="00DD5EDE"/>
    <w:rsid w:val="00DD6C66"/>
    <w:rsid w:val="00DD6F80"/>
    <w:rsid w:val="00DD70E4"/>
    <w:rsid w:val="00DD71B0"/>
    <w:rsid w:val="00DD7370"/>
    <w:rsid w:val="00DD764C"/>
    <w:rsid w:val="00DD7FAA"/>
    <w:rsid w:val="00DE0039"/>
    <w:rsid w:val="00DE03B5"/>
    <w:rsid w:val="00DE07AB"/>
    <w:rsid w:val="00DE08FA"/>
    <w:rsid w:val="00DE09AD"/>
    <w:rsid w:val="00DE1199"/>
    <w:rsid w:val="00DE15EC"/>
    <w:rsid w:val="00DE15FA"/>
    <w:rsid w:val="00DE1641"/>
    <w:rsid w:val="00DE1F07"/>
    <w:rsid w:val="00DE1FE3"/>
    <w:rsid w:val="00DE247F"/>
    <w:rsid w:val="00DE27A2"/>
    <w:rsid w:val="00DE2933"/>
    <w:rsid w:val="00DE2CB4"/>
    <w:rsid w:val="00DE389A"/>
    <w:rsid w:val="00DE39FF"/>
    <w:rsid w:val="00DE3AA2"/>
    <w:rsid w:val="00DE3DC9"/>
    <w:rsid w:val="00DE3F33"/>
    <w:rsid w:val="00DE42E1"/>
    <w:rsid w:val="00DE4900"/>
    <w:rsid w:val="00DE4B7D"/>
    <w:rsid w:val="00DE4E43"/>
    <w:rsid w:val="00DE5168"/>
    <w:rsid w:val="00DE5411"/>
    <w:rsid w:val="00DE5C07"/>
    <w:rsid w:val="00DE5E24"/>
    <w:rsid w:val="00DE600C"/>
    <w:rsid w:val="00DE60B3"/>
    <w:rsid w:val="00DE61D7"/>
    <w:rsid w:val="00DE6227"/>
    <w:rsid w:val="00DE6259"/>
    <w:rsid w:val="00DE627E"/>
    <w:rsid w:val="00DE65EA"/>
    <w:rsid w:val="00DE6769"/>
    <w:rsid w:val="00DE6A61"/>
    <w:rsid w:val="00DE6A8E"/>
    <w:rsid w:val="00DE6B1F"/>
    <w:rsid w:val="00DE6F2A"/>
    <w:rsid w:val="00DE7186"/>
    <w:rsid w:val="00DE72AF"/>
    <w:rsid w:val="00DE72CC"/>
    <w:rsid w:val="00DE733E"/>
    <w:rsid w:val="00DE7457"/>
    <w:rsid w:val="00DE7A22"/>
    <w:rsid w:val="00DE7C3A"/>
    <w:rsid w:val="00DF021C"/>
    <w:rsid w:val="00DF039E"/>
    <w:rsid w:val="00DF04B0"/>
    <w:rsid w:val="00DF0948"/>
    <w:rsid w:val="00DF0BDF"/>
    <w:rsid w:val="00DF0C9C"/>
    <w:rsid w:val="00DF0D18"/>
    <w:rsid w:val="00DF10B2"/>
    <w:rsid w:val="00DF161C"/>
    <w:rsid w:val="00DF1B49"/>
    <w:rsid w:val="00DF2564"/>
    <w:rsid w:val="00DF28EC"/>
    <w:rsid w:val="00DF2DCA"/>
    <w:rsid w:val="00DF2E58"/>
    <w:rsid w:val="00DF3070"/>
    <w:rsid w:val="00DF36BF"/>
    <w:rsid w:val="00DF4218"/>
    <w:rsid w:val="00DF4357"/>
    <w:rsid w:val="00DF4468"/>
    <w:rsid w:val="00DF4705"/>
    <w:rsid w:val="00DF4714"/>
    <w:rsid w:val="00DF47BC"/>
    <w:rsid w:val="00DF4AB6"/>
    <w:rsid w:val="00DF4C32"/>
    <w:rsid w:val="00DF4C54"/>
    <w:rsid w:val="00DF54C5"/>
    <w:rsid w:val="00DF55E5"/>
    <w:rsid w:val="00DF5CBF"/>
    <w:rsid w:val="00DF5E0D"/>
    <w:rsid w:val="00DF5FA0"/>
    <w:rsid w:val="00DF70D7"/>
    <w:rsid w:val="00DF72A5"/>
    <w:rsid w:val="00DF7345"/>
    <w:rsid w:val="00DF778E"/>
    <w:rsid w:val="00DF7ABE"/>
    <w:rsid w:val="00E000A8"/>
    <w:rsid w:val="00E00673"/>
    <w:rsid w:val="00E00769"/>
    <w:rsid w:val="00E0182B"/>
    <w:rsid w:val="00E01B62"/>
    <w:rsid w:val="00E025C4"/>
    <w:rsid w:val="00E0292A"/>
    <w:rsid w:val="00E029AC"/>
    <w:rsid w:val="00E02D0F"/>
    <w:rsid w:val="00E02E3A"/>
    <w:rsid w:val="00E03072"/>
    <w:rsid w:val="00E0352F"/>
    <w:rsid w:val="00E038A1"/>
    <w:rsid w:val="00E03C86"/>
    <w:rsid w:val="00E03DEB"/>
    <w:rsid w:val="00E03E18"/>
    <w:rsid w:val="00E03FD3"/>
    <w:rsid w:val="00E0404A"/>
    <w:rsid w:val="00E0428A"/>
    <w:rsid w:val="00E042AE"/>
    <w:rsid w:val="00E0454B"/>
    <w:rsid w:val="00E0469B"/>
    <w:rsid w:val="00E0491B"/>
    <w:rsid w:val="00E04A26"/>
    <w:rsid w:val="00E04ACF"/>
    <w:rsid w:val="00E04AD5"/>
    <w:rsid w:val="00E04EF5"/>
    <w:rsid w:val="00E054A0"/>
    <w:rsid w:val="00E0589A"/>
    <w:rsid w:val="00E0596A"/>
    <w:rsid w:val="00E06101"/>
    <w:rsid w:val="00E061A0"/>
    <w:rsid w:val="00E06900"/>
    <w:rsid w:val="00E06BB9"/>
    <w:rsid w:val="00E06F60"/>
    <w:rsid w:val="00E071D9"/>
    <w:rsid w:val="00E0730D"/>
    <w:rsid w:val="00E07486"/>
    <w:rsid w:val="00E07544"/>
    <w:rsid w:val="00E07945"/>
    <w:rsid w:val="00E07F1F"/>
    <w:rsid w:val="00E1049B"/>
    <w:rsid w:val="00E10E62"/>
    <w:rsid w:val="00E10FAA"/>
    <w:rsid w:val="00E11593"/>
    <w:rsid w:val="00E11666"/>
    <w:rsid w:val="00E1177E"/>
    <w:rsid w:val="00E11ABC"/>
    <w:rsid w:val="00E1223D"/>
    <w:rsid w:val="00E12388"/>
    <w:rsid w:val="00E128F4"/>
    <w:rsid w:val="00E12B48"/>
    <w:rsid w:val="00E13006"/>
    <w:rsid w:val="00E13786"/>
    <w:rsid w:val="00E13909"/>
    <w:rsid w:val="00E13D02"/>
    <w:rsid w:val="00E14400"/>
    <w:rsid w:val="00E14E7D"/>
    <w:rsid w:val="00E15246"/>
    <w:rsid w:val="00E1537A"/>
    <w:rsid w:val="00E15552"/>
    <w:rsid w:val="00E162B1"/>
    <w:rsid w:val="00E1692B"/>
    <w:rsid w:val="00E1698C"/>
    <w:rsid w:val="00E16B9F"/>
    <w:rsid w:val="00E16C68"/>
    <w:rsid w:val="00E16E70"/>
    <w:rsid w:val="00E16FFC"/>
    <w:rsid w:val="00E17014"/>
    <w:rsid w:val="00E172DF"/>
    <w:rsid w:val="00E17391"/>
    <w:rsid w:val="00E176A7"/>
    <w:rsid w:val="00E17B12"/>
    <w:rsid w:val="00E202DF"/>
    <w:rsid w:val="00E204E5"/>
    <w:rsid w:val="00E20B3E"/>
    <w:rsid w:val="00E20CF9"/>
    <w:rsid w:val="00E21037"/>
    <w:rsid w:val="00E21369"/>
    <w:rsid w:val="00E2146E"/>
    <w:rsid w:val="00E2160E"/>
    <w:rsid w:val="00E21CD6"/>
    <w:rsid w:val="00E21E99"/>
    <w:rsid w:val="00E21FB3"/>
    <w:rsid w:val="00E220B3"/>
    <w:rsid w:val="00E2219A"/>
    <w:rsid w:val="00E22CE9"/>
    <w:rsid w:val="00E22F32"/>
    <w:rsid w:val="00E23306"/>
    <w:rsid w:val="00E236A1"/>
    <w:rsid w:val="00E237F6"/>
    <w:rsid w:val="00E23E19"/>
    <w:rsid w:val="00E23E4D"/>
    <w:rsid w:val="00E23EBB"/>
    <w:rsid w:val="00E23EEA"/>
    <w:rsid w:val="00E244E3"/>
    <w:rsid w:val="00E246E4"/>
    <w:rsid w:val="00E24D81"/>
    <w:rsid w:val="00E25214"/>
    <w:rsid w:val="00E2562C"/>
    <w:rsid w:val="00E25A47"/>
    <w:rsid w:val="00E266AB"/>
    <w:rsid w:val="00E26A85"/>
    <w:rsid w:val="00E26ABB"/>
    <w:rsid w:val="00E26CF7"/>
    <w:rsid w:val="00E27517"/>
    <w:rsid w:val="00E277D4"/>
    <w:rsid w:val="00E2780A"/>
    <w:rsid w:val="00E27D54"/>
    <w:rsid w:val="00E30546"/>
    <w:rsid w:val="00E306E6"/>
    <w:rsid w:val="00E30708"/>
    <w:rsid w:val="00E3092A"/>
    <w:rsid w:val="00E30A3E"/>
    <w:rsid w:val="00E30AC6"/>
    <w:rsid w:val="00E30C22"/>
    <w:rsid w:val="00E30D01"/>
    <w:rsid w:val="00E312E3"/>
    <w:rsid w:val="00E31837"/>
    <w:rsid w:val="00E31867"/>
    <w:rsid w:val="00E318A1"/>
    <w:rsid w:val="00E31DF4"/>
    <w:rsid w:val="00E31E5F"/>
    <w:rsid w:val="00E31F50"/>
    <w:rsid w:val="00E32471"/>
    <w:rsid w:val="00E3268B"/>
    <w:rsid w:val="00E3288D"/>
    <w:rsid w:val="00E32C21"/>
    <w:rsid w:val="00E33395"/>
    <w:rsid w:val="00E33596"/>
    <w:rsid w:val="00E33A0C"/>
    <w:rsid w:val="00E33AD4"/>
    <w:rsid w:val="00E33CB0"/>
    <w:rsid w:val="00E33EC5"/>
    <w:rsid w:val="00E33F0C"/>
    <w:rsid w:val="00E34556"/>
    <w:rsid w:val="00E34944"/>
    <w:rsid w:val="00E35334"/>
    <w:rsid w:val="00E3559E"/>
    <w:rsid w:val="00E3600E"/>
    <w:rsid w:val="00E3664E"/>
    <w:rsid w:val="00E369CF"/>
    <w:rsid w:val="00E36C6C"/>
    <w:rsid w:val="00E36CCC"/>
    <w:rsid w:val="00E3702C"/>
    <w:rsid w:val="00E370BC"/>
    <w:rsid w:val="00E3757C"/>
    <w:rsid w:val="00E3791B"/>
    <w:rsid w:val="00E37EDC"/>
    <w:rsid w:val="00E402C6"/>
    <w:rsid w:val="00E40CA0"/>
    <w:rsid w:val="00E40FE1"/>
    <w:rsid w:val="00E41455"/>
    <w:rsid w:val="00E41702"/>
    <w:rsid w:val="00E418D4"/>
    <w:rsid w:val="00E41A0E"/>
    <w:rsid w:val="00E41B7F"/>
    <w:rsid w:val="00E41DFF"/>
    <w:rsid w:val="00E41F4A"/>
    <w:rsid w:val="00E4201C"/>
    <w:rsid w:val="00E42082"/>
    <w:rsid w:val="00E42128"/>
    <w:rsid w:val="00E42674"/>
    <w:rsid w:val="00E426CD"/>
    <w:rsid w:val="00E427DA"/>
    <w:rsid w:val="00E4296B"/>
    <w:rsid w:val="00E429FF"/>
    <w:rsid w:val="00E42C22"/>
    <w:rsid w:val="00E42FFA"/>
    <w:rsid w:val="00E43370"/>
    <w:rsid w:val="00E43440"/>
    <w:rsid w:val="00E4370F"/>
    <w:rsid w:val="00E4376E"/>
    <w:rsid w:val="00E43896"/>
    <w:rsid w:val="00E43B04"/>
    <w:rsid w:val="00E43D4D"/>
    <w:rsid w:val="00E43F33"/>
    <w:rsid w:val="00E446AE"/>
    <w:rsid w:val="00E44C4E"/>
    <w:rsid w:val="00E44D88"/>
    <w:rsid w:val="00E45077"/>
    <w:rsid w:val="00E4552F"/>
    <w:rsid w:val="00E456B5"/>
    <w:rsid w:val="00E45793"/>
    <w:rsid w:val="00E459E9"/>
    <w:rsid w:val="00E45A22"/>
    <w:rsid w:val="00E45A3B"/>
    <w:rsid w:val="00E45D74"/>
    <w:rsid w:val="00E45D75"/>
    <w:rsid w:val="00E4689C"/>
    <w:rsid w:val="00E46CD9"/>
    <w:rsid w:val="00E46EC8"/>
    <w:rsid w:val="00E4720E"/>
    <w:rsid w:val="00E473CE"/>
    <w:rsid w:val="00E478F5"/>
    <w:rsid w:val="00E47926"/>
    <w:rsid w:val="00E501F8"/>
    <w:rsid w:val="00E50266"/>
    <w:rsid w:val="00E50282"/>
    <w:rsid w:val="00E50539"/>
    <w:rsid w:val="00E508C2"/>
    <w:rsid w:val="00E508CF"/>
    <w:rsid w:val="00E5099A"/>
    <w:rsid w:val="00E5127F"/>
    <w:rsid w:val="00E519CD"/>
    <w:rsid w:val="00E51B85"/>
    <w:rsid w:val="00E52060"/>
    <w:rsid w:val="00E5222C"/>
    <w:rsid w:val="00E526F7"/>
    <w:rsid w:val="00E527C3"/>
    <w:rsid w:val="00E527FB"/>
    <w:rsid w:val="00E52C53"/>
    <w:rsid w:val="00E52D9D"/>
    <w:rsid w:val="00E53428"/>
    <w:rsid w:val="00E53489"/>
    <w:rsid w:val="00E5383B"/>
    <w:rsid w:val="00E53BF3"/>
    <w:rsid w:val="00E543A3"/>
    <w:rsid w:val="00E54490"/>
    <w:rsid w:val="00E54491"/>
    <w:rsid w:val="00E5479A"/>
    <w:rsid w:val="00E5485C"/>
    <w:rsid w:val="00E54923"/>
    <w:rsid w:val="00E54A12"/>
    <w:rsid w:val="00E54E6D"/>
    <w:rsid w:val="00E551C0"/>
    <w:rsid w:val="00E55423"/>
    <w:rsid w:val="00E55928"/>
    <w:rsid w:val="00E55B11"/>
    <w:rsid w:val="00E55C84"/>
    <w:rsid w:val="00E56279"/>
    <w:rsid w:val="00E5637B"/>
    <w:rsid w:val="00E56BD1"/>
    <w:rsid w:val="00E57060"/>
    <w:rsid w:val="00E5709C"/>
    <w:rsid w:val="00E57230"/>
    <w:rsid w:val="00E57493"/>
    <w:rsid w:val="00E60135"/>
    <w:rsid w:val="00E605A5"/>
    <w:rsid w:val="00E606A2"/>
    <w:rsid w:val="00E6094D"/>
    <w:rsid w:val="00E60B35"/>
    <w:rsid w:val="00E61796"/>
    <w:rsid w:val="00E61CF6"/>
    <w:rsid w:val="00E61EEF"/>
    <w:rsid w:val="00E620D9"/>
    <w:rsid w:val="00E62100"/>
    <w:rsid w:val="00E62A38"/>
    <w:rsid w:val="00E62B62"/>
    <w:rsid w:val="00E6320B"/>
    <w:rsid w:val="00E633CA"/>
    <w:rsid w:val="00E63642"/>
    <w:rsid w:val="00E63829"/>
    <w:rsid w:val="00E63CCC"/>
    <w:rsid w:val="00E64249"/>
    <w:rsid w:val="00E64402"/>
    <w:rsid w:val="00E64E7B"/>
    <w:rsid w:val="00E65498"/>
    <w:rsid w:val="00E6563D"/>
    <w:rsid w:val="00E658BF"/>
    <w:rsid w:val="00E659A5"/>
    <w:rsid w:val="00E65C50"/>
    <w:rsid w:val="00E65DB5"/>
    <w:rsid w:val="00E65F46"/>
    <w:rsid w:val="00E661CB"/>
    <w:rsid w:val="00E66435"/>
    <w:rsid w:val="00E66A13"/>
    <w:rsid w:val="00E66DE0"/>
    <w:rsid w:val="00E70183"/>
    <w:rsid w:val="00E703C5"/>
    <w:rsid w:val="00E706BB"/>
    <w:rsid w:val="00E706E8"/>
    <w:rsid w:val="00E70917"/>
    <w:rsid w:val="00E70944"/>
    <w:rsid w:val="00E712D3"/>
    <w:rsid w:val="00E71C6F"/>
    <w:rsid w:val="00E727C4"/>
    <w:rsid w:val="00E72850"/>
    <w:rsid w:val="00E72A7B"/>
    <w:rsid w:val="00E73301"/>
    <w:rsid w:val="00E735F9"/>
    <w:rsid w:val="00E73637"/>
    <w:rsid w:val="00E73E99"/>
    <w:rsid w:val="00E744E8"/>
    <w:rsid w:val="00E748D3"/>
    <w:rsid w:val="00E74BF8"/>
    <w:rsid w:val="00E74E61"/>
    <w:rsid w:val="00E74E92"/>
    <w:rsid w:val="00E74EC8"/>
    <w:rsid w:val="00E74FA7"/>
    <w:rsid w:val="00E750A2"/>
    <w:rsid w:val="00E754DF"/>
    <w:rsid w:val="00E75588"/>
    <w:rsid w:val="00E75C9D"/>
    <w:rsid w:val="00E75CA8"/>
    <w:rsid w:val="00E75E27"/>
    <w:rsid w:val="00E76D72"/>
    <w:rsid w:val="00E772BA"/>
    <w:rsid w:val="00E778E3"/>
    <w:rsid w:val="00E7794E"/>
    <w:rsid w:val="00E77B6C"/>
    <w:rsid w:val="00E8030A"/>
    <w:rsid w:val="00E804AC"/>
    <w:rsid w:val="00E80B71"/>
    <w:rsid w:val="00E80FC2"/>
    <w:rsid w:val="00E8147A"/>
    <w:rsid w:val="00E81595"/>
    <w:rsid w:val="00E81663"/>
    <w:rsid w:val="00E81D8D"/>
    <w:rsid w:val="00E825E0"/>
    <w:rsid w:val="00E826EA"/>
    <w:rsid w:val="00E82B54"/>
    <w:rsid w:val="00E83108"/>
    <w:rsid w:val="00E835E5"/>
    <w:rsid w:val="00E83848"/>
    <w:rsid w:val="00E839D6"/>
    <w:rsid w:val="00E83A18"/>
    <w:rsid w:val="00E83EE5"/>
    <w:rsid w:val="00E8403B"/>
    <w:rsid w:val="00E8411E"/>
    <w:rsid w:val="00E84259"/>
    <w:rsid w:val="00E847A8"/>
    <w:rsid w:val="00E84931"/>
    <w:rsid w:val="00E84E92"/>
    <w:rsid w:val="00E850BB"/>
    <w:rsid w:val="00E8535E"/>
    <w:rsid w:val="00E853FD"/>
    <w:rsid w:val="00E85537"/>
    <w:rsid w:val="00E855ED"/>
    <w:rsid w:val="00E85640"/>
    <w:rsid w:val="00E8734A"/>
    <w:rsid w:val="00E87803"/>
    <w:rsid w:val="00E87A23"/>
    <w:rsid w:val="00E87F52"/>
    <w:rsid w:val="00E9037E"/>
    <w:rsid w:val="00E904A7"/>
    <w:rsid w:val="00E90DF9"/>
    <w:rsid w:val="00E90E30"/>
    <w:rsid w:val="00E90EDA"/>
    <w:rsid w:val="00E90F77"/>
    <w:rsid w:val="00E90FD6"/>
    <w:rsid w:val="00E90FFD"/>
    <w:rsid w:val="00E9108E"/>
    <w:rsid w:val="00E9164D"/>
    <w:rsid w:val="00E918B9"/>
    <w:rsid w:val="00E91A2B"/>
    <w:rsid w:val="00E91DF4"/>
    <w:rsid w:val="00E91F65"/>
    <w:rsid w:val="00E920E0"/>
    <w:rsid w:val="00E9256A"/>
    <w:rsid w:val="00E92D83"/>
    <w:rsid w:val="00E93612"/>
    <w:rsid w:val="00E93E8A"/>
    <w:rsid w:val="00E93E98"/>
    <w:rsid w:val="00E94038"/>
    <w:rsid w:val="00E948CE"/>
    <w:rsid w:val="00E95814"/>
    <w:rsid w:val="00E9589C"/>
    <w:rsid w:val="00E95933"/>
    <w:rsid w:val="00E96160"/>
    <w:rsid w:val="00E96B13"/>
    <w:rsid w:val="00E96B15"/>
    <w:rsid w:val="00E97045"/>
    <w:rsid w:val="00E97300"/>
    <w:rsid w:val="00E978F8"/>
    <w:rsid w:val="00E97959"/>
    <w:rsid w:val="00E979B4"/>
    <w:rsid w:val="00E97AD0"/>
    <w:rsid w:val="00E97B25"/>
    <w:rsid w:val="00E97BF5"/>
    <w:rsid w:val="00E97C2E"/>
    <w:rsid w:val="00EA0057"/>
    <w:rsid w:val="00EA01AB"/>
    <w:rsid w:val="00EA03D6"/>
    <w:rsid w:val="00EA06FE"/>
    <w:rsid w:val="00EA07D4"/>
    <w:rsid w:val="00EA0850"/>
    <w:rsid w:val="00EA0AFB"/>
    <w:rsid w:val="00EA0B28"/>
    <w:rsid w:val="00EA0BA9"/>
    <w:rsid w:val="00EA0D83"/>
    <w:rsid w:val="00EA138A"/>
    <w:rsid w:val="00EA1797"/>
    <w:rsid w:val="00EA17FB"/>
    <w:rsid w:val="00EA18D5"/>
    <w:rsid w:val="00EA1A8A"/>
    <w:rsid w:val="00EA1BBC"/>
    <w:rsid w:val="00EA1F33"/>
    <w:rsid w:val="00EA2134"/>
    <w:rsid w:val="00EA21E7"/>
    <w:rsid w:val="00EA2656"/>
    <w:rsid w:val="00EA2866"/>
    <w:rsid w:val="00EA2AE3"/>
    <w:rsid w:val="00EA2BA6"/>
    <w:rsid w:val="00EA38BE"/>
    <w:rsid w:val="00EA3DAC"/>
    <w:rsid w:val="00EA3F69"/>
    <w:rsid w:val="00EA4175"/>
    <w:rsid w:val="00EA4201"/>
    <w:rsid w:val="00EA456C"/>
    <w:rsid w:val="00EA47B0"/>
    <w:rsid w:val="00EA4892"/>
    <w:rsid w:val="00EA4A93"/>
    <w:rsid w:val="00EA4D88"/>
    <w:rsid w:val="00EA4DC5"/>
    <w:rsid w:val="00EA4E5A"/>
    <w:rsid w:val="00EA5B52"/>
    <w:rsid w:val="00EA5BC5"/>
    <w:rsid w:val="00EA5C43"/>
    <w:rsid w:val="00EA5CD4"/>
    <w:rsid w:val="00EA5EB5"/>
    <w:rsid w:val="00EA5FC0"/>
    <w:rsid w:val="00EA6358"/>
    <w:rsid w:val="00EA6482"/>
    <w:rsid w:val="00EA64D6"/>
    <w:rsid w:val="00EA653E"/>
    <w:rsid w:val="00EA6956"/>
    <w:rsid w:val="00EA7147"/>
    <w:rsid w:val="00EA723E"/>
    <w:rsid w:val="00EA7673"/>
    <w:rsid w:val="00EA77A5"/>
    <w:rsid w:val="00EA7C71"/>
    <w:rsid w:val="00EA7FF7"/>
    <w:rsid w:val="00EB04C4"/>
    <w:rsid w:val="00EB0510"/>
    <w:rsid w:val="00EB05A8"/>
    <w:rsid w:val="00EB0890"/>
    <w:rsid w:val="00EB0A4E"/>
    <w:rsid w:val="00EB0B7E"/>
    <w:rsid w:val="00EB0D88"/>
    <w:rsid w:val="00EB1E20"/>
    <w:rsid w:val="00EB2343"/>
    <w:rsid w:val="00EB23BD"/>
    <w:rsid w:val="00EB292D"/>
    <w:rsid w:val="00EB2936"/>
    <w:rsid w:val="00EB3445"/>
    <w:rsid w:val="00EB34D8"/>
    <w:rsid w:val="00EB34E5"/>
    <w:rsid w:val="00EB3D9D"/>
    <w:rsid w:val="00EB4173"/>
    <w:rsid w:val="00EB423C"/>
    <w:rsid w:val="00EB4AD7"/>
    <w:rsid w:val="00EB4DE5"/>
    <w:rsid w:val="00EB4F94"/>
    <w:rsid w:val="00EB4FF1"/>
    <w:rsid w:val="00EB513B"/>
    <w:rsid w:val="00EB5A01"/>
    <w:rsid w:val="00EB5C1D"/>
    <w:rsid w:val="00EB5DE7"/>
    <w:rsid w:val="00EB6154"/>
    <w:rsid w:val="00EB63B3"/>
    <w:rsid w:val="00EB6535"/>
    <w:rsid w:val="00EB65B6"/>
    <w:rsid w:val="00EB6895"/>
    <w:rsid w:val="00EB6B2D"/>
    <w:rsid w:val="00EB6D38"/>
    <w:rsid w:val="00EB743F"/>
    <w:rsid w:val="00EB7746"/>
    <w:rsid w:val="00EC07B9"/>
    <w:rsid w:val="00EC0B18"/>
    <w:rsid w:val="00EC0B23"/>
    <w:rsid w:val="00EC1104"/>
    <w:rsid w:val="00EC1476"/>
    <w:rsid w:val="00EC19D8"/>
    <w:rsid w:val="00EC1AF2"/>
    <w:rsid w:val="00EC1EDB"/>
    <w:rsid w:val="00EC2099"/>
    <w:rsid w:val="00EC21B1"/>
    <w:rsid w:val="00EC25E5"/>
    <w:rsid w:val="00EC2F0B"/>
    <w:rsid w:val="00EC2FE2"/>
    <w:rsid w:val="00EC36F7"/>
    <w:rsid w:val="00EC392F"/>
    <w:rsid w:val="00EC3ADE"/>
    <w:rsid w:val="00EC401A"/>
    <w:rsid w:val="00EC41A0"/>
    <w:rsid w:val="00EC46E7"/>
    <w:rsid w:val="00EC4A68"/>
    <w:rsid w:val="00EC4E66"/>
    <w:rsid w:val="00EC4FCF"/>
    <w:rsid w:val="00EC5090"/>
    <w:rsid w:val="00EC53BD"/>
    <w:rsid w:val="00EC553E"/>
    <w:rsid w:val="00EC557D"/>
    <w:rsid w:val="00EC572A"/>
    <w:rsid w:val="00EC5B8E"/>
    <w:rsid w:val="00EC5CC4"/>
    <w:rsid w:val="00EC5DC1"/>
    <w:rsid w:val="00EC5F2E"/>
    <w:rsid w:val="00EC613E"/>
    <w:rsid w:val="00EC61A7"/>
    <w:rsid w:val="00EC620B"/>
    <w:rsid w:val="00EC6436"/>
    <w:rsid w:val="00EC6476"/>
    <w:rsid w:val="00EC676D"/>
    <w:rsid w:val="00EC69EC"/>
    <w:rsid w:val="00EC6B09"/>
    <w:rsid w:val="00EC6EE1"/>
    <w:rsid w:val="00EC71D5"/>
    <w:rsid w:val="00EC7923"/>
    <w:rsid w:val="00EC7CF3"/>
    <w:rsid w:val="00EC7DFE"/>
    <w:rsid w:val="00EC7FCE"/>
    <w:rsid w:val="00ED037A"/>
    <w:rsid w:val="00ED073E"/>
    <w:rsid w:val="00ED08A9"/>
    <w:rsid w:val="00ED0946"/>
    <w:rsid w:val="00ED0A64"/>
    <w:rsid w:val="00ED0B20"/>
    <w:rsid w:val="00ED0D8F"/>
    <w:rsid w:val="00ED0EF1"/>
    <w:rsid w:val="00ED1407"/>
    <w:rsid w:val="00ED18B3"/>
    <w:rsid w:val="00ED1912"/>
    <w:rsid w:val="00ED1B80"/>
    <w:rsid w:val="00ED2257"/>
    <w:rsid w:val="00ED251D"/>
    <w:rsid w:val="00ED2854"/>
    <w:rsid w:val="00ED2BB8"/>
    <w:rsid w:val="00ED2F1C"/>
    <w:rsid w:val="00ED3229"/>
    <w:rsid w:val="00ED374C"/>
    <w:rsid w:val="00ED385B"/>
    <w:rsid w:val="00ED3C8C"/>
    <w:rsid w:val="00ED3DD1"/>
    <w:rsid w:val="00ED3E62"/>
    <w:rsid w:val="00ED432A"/>
    <w:rsid w:val="00ED432D"/>
    <w:rsid w:val="00ED493C"/>
    <w:rsid w:val="00ED49E8"/>
    <w:rsid w:val="00ED4BD3"/>
    <w:rsid w:val="00ED4D18"/>
    <w:rsid w:val="00ED5066"/>
    <w:rsid w:val="00ED50E5"/>
    <w:rsid w:val="00ED5115"/>
    <w:rsid w:val="00ED5118"/>
    <w:rsid w:val="00ED54CF"/>
    <w:rsid w:val="00ED550E"/>
    <w:rsid w:val="00ED5516"/>
    <w:rsid w:val="00ED6157"/>
    <w:rsid w:val="00ED6284"/>
    <w:rsid w:val="00ED6405"/>
    <w:rsid w:val="00ED68DF"/>
    <w:rsid w:val="00ED70C4"/>
    <w:rsid w:val="00ED7642"/>
    <w:rsid w:val="00ED7742"/>
    <w:rsid w:val="00ED7EFB"/>
    <w:rsid w:val="00EE006D"/>
    <w:rsid w:val="00EE07D8"/>
    <w:rsid w:val="00EE0C3F"/>
    <w:rsid w:val="00EE0E61"/>
    <w:rsid w:val="00EE124B"/>
    <w:rsid w:val="00EE1293"/>
    <w:rsid w:val="00EE1402"/>
    <w:rsid w:val="00EE140A"/>
    <w:rsid w:val="00EE1926"/>
    <w:rsid w:val="00EE19E9"/>
    <w:rsid w:val="00EE21D9"/>
    <w:rsid w:val="00EE2507"/>
    <w:rsid w:val="00EE2862"/>
    <w:rsid w:val="00EE2C14"/>
    <w:rsid w:val="00EE2FD3"/>
    <w:rsid w:val="00EE3876"/>
    <w:rsid w:val="00EE38CF"/>
    <w:rsid w:val="00EE397F"/>
    <w:rsid w:val="00EE3983"/>
    <w:rsid w:val="00EE3BE3"/>
    <w:rsid w:val="00EE40E3"/>
    <w:rsid w:val="00EE41B6"/>
    <w:rsid w:val="00EE448A"/>
    <w:rsid w:val="00EE479E"/>
    <w:rsid w:val="00EE4B52"/>
    <w:rsid w:val="00EE4C23"/>
    <w:rsid w:val="00EE4DCD"/>
    <w:rsid w:val="00EE4EDF"/>
    <w:rsid w:val="00EE4EE4"/>
    <w:rsid w:val="00EE5181"/>
    <w:rsid w:val="00EE540A"/>
    <w:rsid w:val="00EE587D"/>
    <w:rsid w:val="00EE5A79"/>
    <w:rsid w:val="00EE5AAE"/>
    <w:rsid w:val="00EE5CED"/>
    <w:rsid w:val="00EE62F6"/>
    <w:rsid w:val="00EE65DD"/>
    <w:rsid w:val="00EE7238"/>
    <w:rsid w:val="00EE7304"/>
    <w:rsid w:val="00EE75C4"/>
    <w:rsid w:val="00EE76B1"/>
    <w:rsid w:val="00EE7B1E"/>
    <w:rsid w:val="00EE7D50"/>
    <w:rsid w:val="00EE7E52"/>
    <w:rsid w:val="00EE7EC0"/>
    <w:rsid w:val="00EF01FE"/>
    <w:rsid w:val="00EF0275"/>
    <w:rsid w:val="00EF0278"/>
    <w:rsid w:val="00EF064F"/>
    <w:rsid w:val="00EF0C15"/>
    <w:rsid w:val="00EF1530"/>
    <w:rsid w:val="00EF160C"/>
    <w:rsid w:val="00EF174B"/>
    <w:rsid w:val="00EF1873"/>
    <w:rsid w:val="00EF1B15"/>
    <w:rsid w:val="00EF2192"/>
    <w:rsid w:val="00EF2A7A"/>
    <w:rsid w:val="00EF2BED"/>
    <w:rsid w:val="00EF2EF5"/>
    <w:rsid w:val="00EF3319"/>
    <w:rsid w:val="00EF3D1D"/>
    <w:rsid w:val="00EF4001"/>
    <w:rsid w:val="00EF4043"/>
    <w:rsid w:val="00EF45EF"/>
    <w:rsid w:val="00EF46F8"/>
    <w:rsid w:val="00EF4DB6"/>
    <w:rsid w:val="00EF4DCB"/>
    <w:rsid w:val="00EF5130"/>
    <w:rsid w:val="00EF5444"/>
    <w:rsid w:val="00EF558B"/>
    <w:rsid w:val="00EF55A3"/>
    <w:rsid w:val="00EF5699"/>
    <w:rsid w:val="00EF5939"/>
    <w:rsid w:val="00EF5B57"/>
    <w:rsid w:val="00EF5E6C"/>
    <w:rsid w:val="00EF6208"/>
    <w:rsid w:val="00EF6221"/>
    <w:rsid w:val="00EF6C7D"/>
    <w:rsid w:val="00EF6DD7"/>
    <w:rsid w:val="00EF7259"/>
    <w:rsid w:val="00EF7DF7"/>
    <w:rsid w:val="00EF7FF7"/>
    <w:rsid w:val="00F00828"/>
    <w:rsid w:val="00F009A1"/>
    <w:rsid w:val="00F00E83"/>
    <w:rsid w:val="00F00FC1"/>
    <w:rsid w:val="00F0121F"/>
    <w:rsid w:val="00F014BA"/>
    <w:rsid w:val="00F017D5"/>
    <w:rsid w:val="00F01869"/>
    <w:rsid w:val="00F018C2"/>
    <w:rsid w:val="00F01910"/>
    <w:rsid w:val="00F01A9F"/>
    <w:rsid w:val="00F01C8D"/>
    <w:rsid w:val="00F01CCE"/>
    <w:rsid w:val="00F01CFC"/>
    <w:rsid w:val="00F01D3A"/>
    <w:rsid w:val="00F01EEE"/>
    <w:rsid w:val="00F02219"/>
    <w:rsid w:val="00F02888"/>
    <w:rsid w:val="00F03714"/>
    <w:rsid w:val="00F03807"/>
    <w:rsid w:val="00F03D7E"/>
    <w:rsid w:val="00F040C5"/>
    <w:rsid w:val="00F043CC"/>
    <w:rsid w:val="00F0446F"/>
    <w:rsid w:val="00F04D31"/>
    <w:rsid w:val="00F053BD"/>
    <w:rsid w:val="00F05CC3"/>
    <w:rsid w:val="00F05CCA"/>
    <w:rsid w:val="00F05D65"/>
    <w:rsid w:val="00F05F76"/>
    <w:rsid w:val="00F061FB"/>
    <w:rsid w:val="00F06475"/>
    <w:rsid w:val="00F06522"/>
    <w:rsid w:val="00F065EA"/>
    <w:rsid w:val="00F06735"/>
    <w:rsid w:val="00F06BEF"/>
    <w:rsid w:val="00F06ED5"/>
    <w:rsid w:val="00F0778C"/>
    <w:rsid w:val="00F0798F"/>
    <w:rsid w:val="00F07CD7"/>
    <w:rsid w:val="00F1005B"/>
    <w:rsid w:val="00F10236"/>
    <w:rsid w:val="00F1044F"/>
    <w:rsid w:val="00F1074D"/>
    <w:rsid w:val="00F107F3"/>
    <w:rsid w:val="00F10B1F"/>
    <w:rsid w:val="00F10CFA"/>
    <w:rsid w:val="00F10D4F"/>
    <w:rsid w:val="00F113EF"/>
    <w:rsid w:val="00F11501"/>
    <w:rsid w:val="00F116BF"/>
    <w:rsid w:val="00F11A76"/>
    <w:rsid w:val="00F11AD3"/>
    <w:rsid w:val="00F11C06"/>
    <w:rsid w:val="00F11C77"/>
    <w:rsid w:val="00F1240A"/>
    <w:rsid w:val="00F1287B"/>
    <w:rsid w:val="00F12984"/>
    <w:rsid w:val="00F12D30"/>
    <w:rsid w:val="00F1371D"/>
    <w:rsid w:val="00F13915"/>
    <w:rsid w:val="00F142AE"/>
    <w:rsid w:val="00F142B0"/>
    <w:rsid w:val="00F14374"/>
    <w:rsid w:val="00F1462E"/>
    <w:rsid w:val="00F14698"/>
    <w:rsid w:val="00F14AC5"/>
    <w:rsid w:val="00F14B80"/>
    <w:rsid w:val="00F15634"/>
    <w:rsid w:val="00F156D6"/>
    <w:rsid w:val="00F157C2"/>
    <w:rsid w:val="00F158C0"/>
    <w:rsid w:val="00F1592C"/>
    <w:rsid w:val="00F159B3"/>
    <w:rsid w:val="00F16117"/>
    <w:rsid w:val="00F166C6"/>
    <w:rsid w:val="00F174D1"/>
    <w:rsid w:val="00F1779F"/>
    <w:rsid w:val="00F17809"/>
    <w:rsid w:val="00F17879"/>
    <w:rsid w:val="00F178F2"/>
    <w:rsid w:val="00F2007E"/>
    <w:rsid w:val="00F20389"/>
    <w:rsid w:val="00F207B4"/>
    <w:rsid w:val="00F21022"/>
    <w:rsid w:val="00F2117C"/>
    <w:rsid w:val="00F2137C"/>
    <w:rsid w:val="00F21431"/>
    <w:rsid w:val="00F21479"/>
    <w:rsid w:val="00F21BC7"/>
    <w:rsid w:val="00F220E7"/>
    <w:rsid w:val="00F2210E"/>
    <w:rsid w:val="00F22165"/>
    <w:rsid w:val="00F2229C"/>
    <w:rsid w:val="00F2299C"/>
    <w:rsid w:val="00F22F31"/>
    <w:rsid w:val="00F23126"/>
    <w:rsid w:val="00F23450"/>
    <w:rsid w:val="00F2365F"/>
    <w:rsid w:val="00F237D8"/>
    <w:rsid w:val="00F23A03"/>
    <w:rsid w:val="00F2408A"/>
    <w:rsid w:val="00F2412E"/>
    <w:rsid w:val="00F2436E"/>
    <w:rsid w:val="00F24CC4"/>
    <w:rsid w:val="00F24E15"/>
    <w:rsid w:val="00F25340"/>
    <w:rsid w:val="00F253B7"/>
    <w:rsid w:val="00F258AF"/>
    <w:rsid w:val="00F25ACA"/>
    <w:rsid w:val="00F25ACC"/>
    <w:rsid w:val="00F25ED7"/>
    <w:rsid w:val="00F261C6"/>
    <w:rsid w:val="00F26604"/>
    <w:rsid w:val="00F2686E"/>
    <w:rsid w:val="00F268FE"/>
    <w:rsid w:val="00F26C42"/>
    <w:rsid w:val="00F26DC5"/>
    <w:rsid w:val="00F26FF3"/>
    <w:rsid w:val="00F2726F"/>
    <w:rsid w:val="00F2735F"/>
    <w:rsid w:val="00F2737A"/>
    <w:rsid w:val="00F2737D"/>
    <w:rsid w:val="00F273A8"/>
    <w:rsid w:val="00F27933"/>
    <w:rsid w:val="00F27CEB"/>
    <w:rsid w:val="00F3034F"/>
    <w:rsid w:val="00F31002"/>
    <w:rsid w:val="00F31622"/>
    <w:rsid w:val="00F31986"/>
    <w:rsid w:val="00F31F94"/>
    <w:rsid w:val="00F324C0"/>
    <w:rsid w:val="00F3277D"/>
    <w:rsid w:val="00F32FA2"/>
    <w:rsid w:val="00F33003"/>
    <w:rsid w:val="00F331BB"/>
    <w:rsid w:val="00F33447"/>
    <w:rsid w:val="00F33623"/>
    <w:rsid w:val="00F3366B"/>
    <w:rsid w:val="00F33960"/>
    <w:rsid w:val="00F33A15"/>
    <w:rsid w:val="00F33C44"/>
    <w:rsid w:val="00F33CF5"/>
    <w:rsid w:val="00F33F8E"/>
    <w:rsid w:val="00F34053"/>
    <w:rsid w:val="00F3514C"/>
    <w:rsid w:val="00F352D3"/>
    <w:rsid w:val="00F35AD7"/>
    <w:rsid w:val="00F363D0"/>
    <w:rsid w:val="00F36667"/>
    <w:rsid w:val="00F366C4"/>
    <w:rsid w:val="00F3699E"/>
    <w:rsid w:val="00F36B4E"/>
    <w:rsid w:val="00F36CC8"/>
    <w:rsid w:val="00F36D13"/>
    <w:rsid w:val="00F36D24"/>
    <w:rsid w:val="00F3741B"/>
    <w:rsid w:val="00F37461"/>
    <w:rsid w:val="00F37981"/>
    <w:rsid w:val="00F400A4"/>
    <w:rsid w:val="00F401DE"/>
    <w:rsid w:val="00F402EC"/>
    <w:rsid w:val="00F40390"/>
    <w:rsid w:val="00F403EB"/>
    <w:rsid w:val="00F404E3"/>
    <w:rsid w:val="00F409B5"/>
    <w:rsid w:val="00F40C40"/>
    <w:rsid w:val="00F40E63"/>
    <w:rsid w:val="00F4101B"/>
    <w:rsid w:val="00F41409"/>
    <w:rsid w:val="00F41533"/>
    <w:rsid w:val="00F41C0A"/>
    <w:rsid w:val="00F41CB1"/>
    <w:rsid w:val="00F41F3C"/>
    <w:rsid w:val="00F4207D"/>
    <w:rsid w:val="00F423C3"/>
    <w:rsid w:val="00F42A51"/>
    <w:rsid w:val="00F42C99"/>
    <w:rsid w:val="00F43110"/>
    <w:rsid w:val="00F431BE"/>
    <w:rsid w:val="00F43EDD"/>
    <w:rsid w:val="00F43EFD"/>
    <w:rsid w:val="00F43FBD"/>
    <w:rsid w:val="00F44083"/>
    <w:rsid w:val="00F440CE"/>
    <w:rsid w:val="00F4477E"/>
    <w:rsid w:val="00F449D3"/>
    <w:rsid w:val="00F44E62"/>
    <w:rsid w:val="00F4515F"/>
    <w:rsid w:val="00F45553"/>
    <w:rsid w:val="00F45A74"/>
    <w:rsid w:val="00F45B9F"/>
    <w:rsid w:val="00F45FD2"/>
    <w:rsid w:val="00F4605F"/>
    <w:rsid w:val="00F46100"/>
    <w:rsid w:val="00F46192"/>
    <w:rsid w:val="00F468A2"/>
    <w:rsid w:val="00F47125"/>
    <w:rsid w:val="00F4727A"/>
    <w:rsid w:val="00F47473"/>
    <w:rsid w:val="00F474E6"/>
    <w:rsid w:val="00F47854"/>
    <w:rsid w:val="00F5015C"/>
    <w:rsid w:val="00F50220"/>
    <w:rsid w:val="00F503E5"/>
    <w:rsid w:val="00F5085E"/>
    <w:rsid w:val="00F50C44"/>
    <w:rsid w:val="00F51B2B"/>
    <w:rsid w:val="00F51D38"/>
    <w:rsid w:val="00F51F70"/>
    <w:rsid w:val="00F5231B"/>
    <w:rsid w:val="00F524B4"/>
    <w:rsid w:val="00F527A4"/>
    <w:rsid w:val="00F52B6F"/>
    <w:rsid w:val="00F52BCA"/>
    <w:rsid w:val="00F52D54"/>
    <w:rsid w:val="00F53AEA"/>
    <w:rsid w:val="00F53B37"/>
    <w:rsid w:val="00F540FE"/>
    <w:rsid w:val="00F5415F"/>
    <w:rsid w:val="00F541B0"/>
    <w:rsid w:val="00F54665"/>
    <w:rsid w:val="00F5486D"/>
    <w:rsid w:val="00F54CE7"/>
    <w:rsid w:val="00F55190"/>
    <w:rsid w:val="00F55C37"/>
    <w:rsid w:val="00F55E57"/>
    <w:rsid w:val="00F565C6"/>
    <w:rsid w:val="00F56686"/>
    <w:rsid w:val="00F56870"/>
    <w:rsid w:val="00F56926"/>
    <w:rsid w:val="00F5696F"/>
    <w:rsid w:val="00F56A46"/>
    <w:rsid w:val="00F56B2C"/>
    <w:rsid w:val="00F56B6D"/>
    <w:rsid w:val="00F5728C"/>
    <w:rsid w:val="00F575D1"/>
    <w:rsid w:val="00F57795"/>
    <w:rsid w:val="00F579DE"/>
    <w:rsid w:val="00F57C44"/>
    <w:rsid w:val="00F606AF"/>
    <w:rsid w:val="00F61E84"/>
    <w:rsid w:val="00F6277E"/>
    <w:rsid w:val="00F62BD3"/>
    <w:rsid w:val="00F63519"/>
    <w:rsid w:val="00F63C51"/>
    <w:rsid w:val="00F63D28"/>
    <w:rsid w:val="00F6420F"/>
    <w:rsid w:val="00F649EE"/>
    <w:rsid w:val="00F64D00"/>
    <w:rsid w:val="00F65227"/>
    <w:rsid w:val="00F65285"/>
    <w:rsid w:val="00F6568E"/>
    <w:rsid w:val="00F65C2C"/>
    <w:rsid w:val="00F66366"/>
    <w:rsid w:val="00F664DE"/>
    <w:rsid w:val="00F6672A"/>
    <w:rsid w:val="00F66A8E"/>
    <w:rsid w:val="00F66C1D"/>
    <w:rsid w:val="00F66C66"/>
    <w:rsid w:val="00F67120"/>
    <w:rsid w:val="00F675AE"/>
    <w:rsid w:val="00F6785E"/>
    <w:rsid w:val="00F679DC"/>
    <w:rsid w:val="00F700FC"/>
    <w:rsid w:val="00F70C7F"/>
    <w:rsid w:val="00F70E62"/>
    <w:rsid w:val="00F70EA2"/>
    <w:rsid w:val="00F7147A"/>
    <w:rsid w:val="00F7156A"/>
    <w:rsid w:val="00F7172D"/>
    <w:rsid w:val="00F71743"/>
    <w:rsid w:val="00F7179E"/>
    <w:rsid w:val="00F718E6"/>
    <w:rsid w:val="00F71D74"/>
    <w:rsid w:val="00F72370"/>
    <w:rsid w:val="00F724B0"/>
    <w:rsid w:val="00F72B78"/>
    <w:rsid w:val="00F72DB3"/>
    <w:rsid w:val="00F735D8"/>
    <w:rsid w:val="00F7391A"/>
    <w:rsid w:val="00F73B80"/>
    <w:rsid w:val="00F73D25"/>
    <w:rsid w:val="00F73FC9"/>
    <w:rsid w:val="00F74402"/>
    <w:rsid w:val="00F74612"/>
    <w:rsid w:val="00F74FA8"/>
    <w:rsid w:val="00F750EA"/>
    <w:rsid w:val="00F751C7"/>
    <w:rsid w:val="00F753EA"/>
    <w:rsid w:val="00F754C1"/>
    <w:rsid w:val="00F75C6E"/>
    <w:rsid w:val="00F75D27"/>
    <w:rsid w:val="00F75D58"/>
    <w:rsid w:val="00F75D8F"/>
    <w:rsid w:val="00F7631D"/>
    <w:rsid w:val="00F7649D"/>
    <w:rsid w:val="00F764BF"/>
    <w:rsid w:val="00F76840"/>
    <w:rsid w:val="00F76B0E"/>
    <w:rsid w:val="00F770AB"/>
    <w:rsid w:val="00F772E8"/>
    <w:rsid w:val="00F7738A"/>
    <w:rsid w:val="00F776E7"/>
    <w:rsid w:val="00F8019C"/>
    <w:rsid w:val="00F801CB"/>
    <w:rsid w:val="00F804A3"/>
    <w:rsid w:val="00F80ADD"/>
    <w:rsid w:val="00F80AF4"/>
    <w:rsid w:val="00F80C47"/>
    <w:rsid w:val="00F80D1A"/>
    <w:rsid w:val="00F80E6B"/>
    <w:rsid w:val="00F80F12"/>
    <w:rsid w:val="00F81076"/>
    <w:rsid w:val="00F81951"/>
    <w:rsid w:val="00F81DDE"/>
    <w:rsid w:val="00F82115"/>
    <w:rsid w:val="00F8213B"/>
    <w:rsid w:val="00F821E0"/>
    <w:rsid w:val="00F82DA8"/>
    <w:rsid w:val="00F82EC6"/>
    <w:rsid w:val="00F82FCD"/>
    <w:rsid w:val="00F830EB"/>
    <w:rsid w:val="00F83236"/>
    <w:rsid w:val="00F8363D"/>
    <w:rsid w:val="00F8453B"/>
    <w:rsid w:val="00F8490C"/>
    <w:rsid w:val="00F84BCA"/>
    <w:rsid w:val="00F84E23"/>
    <w:rsid w:val="00F84F2E"/>
    <w:rsid w:val="00F84FA5"/>
    <w:rsid w:val="00F85089"/>
    <w:rsid w:val="00F8511E"/>
    <w:rsid w:val="00F85446"/>
    <w:rsid w:val="00F8589C"/>
    <w:rsid w:val="00F858E6"/>
    <w:rsid w:val="00F8611E"/>
    <w:rsid w:val="00F8632C"/>
    <w:rsid w:val="00F863B6"/>
    <w:rsid w:val="00F8653E"/>
    <w:rsid w:val="00F86750"/>
    <w:rsid w:val="00F868AF"/>
    <w:rsid w:val="00F86BB8"/>
    <w:rsid w:val="00F86E6E"/>
    <w:rsid w:val="00F86EA9"/>
    <w:rsid w:val="00F87258"/>
    <w:rsid w:val="00F87738"/>
    <w:rsid w:val="00F879E3"/>
    <w:rsid w:val="00F90129"/>
    <w:rsid w:val="00F901C8"/>
    <w:rsid w:val="00F9044F"/>
    <w:rsid w:val="00F905B3"/>
    <w:rsid w:val="00F90C07"/>
    <w:rsid w:val="00F90C22"/>
    <w:rsid w:val="00F91004"/>
    <w:rsid w:val="00F9129A"/>
    <w:rsid w:val="00F914C6"/>
    <w:rsid w:val="00F91B27"/>
    <w:rsid w:val="00F91C13"/>
    <w:rsid w:val="00F920F9"/>
    <w:rsid w:val="00F9212A"/>
    <w:rsid w:val="00F93366"/>
    <w:rsid w:val="00F93684"/>
    <w:rsid w:val="00F936C6"/>
    <w:rsid w:val="00F93726"/>
    <w:rsid w:val="00F93A80"/>
    <w:rsid w:val="00F93DB1"/>
    <w:rsid w:val="00F93E51"/>
    <w:rsid w:val="00F9404C"/>
    <w:rsid w:val="00F94500"/>
    <w:rsid w:val="00F94518"/>
    <w:rsid w:val="00F945AE"/>
    <w:rsid w:val="00F94635"/>
    <w:rsid w:val="00F950B7"/>
    <w:rsid w:val="00F95191"/>
    <w:rsid w:val="00F95D1F"/>
    <w:rsid w:val="00F95EDD"/>
    <w:rsid w:val="00F96063"/>
    <w:rsid w:val="00F962D6"/>
    <w:rsid w:val="00F96308"/>
    <w:rsid w:val="00F96B49"/>
    <w:rsid w:val="00F96CCB"/>
    <w:rsid w:val="00F96D58"/>
    <w:rsid w:val="00F96E1C"/>
    <w:rsid w:val="00F971A9"/>
    <w:rsid w:val="00F973B8"/>
    <w:rsid w:val="00F974BC"/>
    <w:rsid w:val="00F97610"/>
    <w:rsid w:val="00F979C3"/>
    <w:rsid w:val="00F97A76"/>
    <w:rsid w:val="00F97B67"/>
    <w:rsid w:val="00F97BE7"/>
    <w:rsid w:val="00FA036D"/>
    <w:rsid w:val="00FA0FE9"/>
    <w:rsid w:val="00FA11DB"/>
    <w:rsid w:val="00FA12AA"/>
    <w:rsid w:val="00FA1426"/>
    <w:rsid w:val="00FA15B8"/>
    <w:rsid w:val="00FA1CDE"/>
    <w:rsid w:val="00FA2104"/>
    <w:rsid w:val="00FA2153"/>
    <w:rsid w:val="00FA25AC"/>
    <w:rsid w:val="00FA2645"/>
    <w:rsid w:val="00FA26AC"/>
    <w:rsid w:val="00FA2DB5"/>
    <w:rsid w:val="00FA2DDC"/>
    <w:rsid w:val="00FA2F33"/>
    <w:rsid w:val="00FA308F"/>
    <w:rsid w:val="00FA3148"/>
    <w:rsid w:val="00FA3A1E"/>
    <w:rsid w:val="00FA3A4B"/>
    <w:rsid w:val="00FA3EEB"/>
    <w:rsid w:val="00FA47AB"/>
    <w:rsid w:val="00FA4B8C"/>
    <w:rsid w:val="00FA4BAC"/>
    <w:rsid w:val="00FA5073"/>
    <w:rsid w:val="00FA525F"/>
    <w:rsid w:val="00FA5648"/>
    <w:rsid w:val="00FA5984"/>
    <w:rsid w:val="00FA5A94"/>
    <w:rsid w:val="00FA6053"/>
    <w:rsid w:val="00FA6058"/>
    <w:rsid w:val="00FA624C"/>
    <w:rsid w:val="00FA6288"/>
    <w:rsid w:val="00FA63C0"/>
    <w:rsid w:val="00FA65F7"/>
    <w:rsid w:val="00FA6718"/>
    <w:rsid w:val="00FA692C"/>
    <w:rsid w:val="00FA6C33"/>
    <w:rsid w:val="00FA703C"/>
    <w:rsid w:val="00FA7183"/>
    <w:rsid w:val="00FA71D8"/>
    <w:rsid w:val="00FA72EA"/>
    <w:rsid w:val="00FA73BB"/>
    <w:rsid w:val="00FA73F0"/>
    <w:rsid w:val="00FA761D"/>
    <w:rsid w:val="00FA7674"/>
    <w:rsid w:val="00FA79C2"/>
    <w:rsid w:val="00FA79C7"/>
    <w:rsid w:val="00FA7D1C"/>
    <w:rsid w:val="00FA7DC3"/>
    <w:rsid w:val="00FA7FF3"/>
    <w:rsid w:val="00FA7FF9"/>
    <w:rsid w:val="00FB09D4"/>
    <w:rsid w:val="00FB0CF7"/>
    <w:rsid w:val="00FB1124"/>
    <w:rsid w:val="00FB19AE"/>
    <w:rsid w:val="00FB1AF9"/>
    <w:rsid w:val="00FB1D33"/>
    <w:rsid w:val="00FB1DC2"/>
    <w:rsid w:val="00FB1F38"/>
    <w:rsid w:val="00FB200F"/>
    <w:rsid w:val="00FB222D"/>
    <w:rsid w:val="00FB2241"/>
    <w:rsid w:val="00FB24A9"/>
    <w:rsid w:val="00FB265D"/>
    <w:rsid w:val="00FB2EE0"/>
    <w:rsid w:val="00FB348B"/>
    <w:rsid w:val="00FB36E0"/>
    <w:rsid w:val="00FB3A10"/>
    <w:rsid w:val="00FB3ABE"/>
    <w:rsid w:val="00FB3E05"/>
    <w:rsid w:val="00FB40C2"/>
    <w:rsid w:val="00FB43F9"/>
    <w:rsid w:val="00FB4451"/>
    <w:rsid w:val="00FB479B"/>
    <w:rsid w:val="00FB4C5A"/>
    <w:rsid w:val="00FB4CB2"/>
    <w:rsid w:val="00FB4DB8"/>
    <w:rsid w:val="00FB4EBD"/>
    <w:rsid w:val="00FB4F5D"/>
    <w:rsid w:val="00FB4F6C"/>
    <w:rsid w:val="00FB5364"/>
    <w:rsid w:val="00FB545E"/>
    <w:rsid w:val="00FB57E4"/>
    <w:rsid w:val="00FB5906"/>
    <w:rsid w:val="00FB5C1A"/>
    <w:rsid w:val="00FB5E4B"/>
    <w:rsid w:val="00FB5E71"/>
    <w:rsid w:val="00FB5F17"/>
    <w:rsid w:val="00FB6059"/>
    <w:rsid w:val="00FB6475"/>
    <w:rsid w:val="00FB6E28"/>
    <w:rsid w:val="00FB71DA"/>
    <w:rsid w:val="00FB7348"/>
    <w:rsid w:val="00FB7359"/>
    <w:rsid w:val="00FB73E3"/>
    <w:rsid w:val="00FB74EC"/>
    <w:rsid w:val="00FB779B"/>
    <w:rsid w:val="00FB7865"/>
    <w:rsid w:val="00FB788C"/>
    <w:rsid w:val="00FC0452"/>
    <w:rsid w:val="00FC0B0A"/>
    <w:rsid w:val="00FC0B46"/>
    <w:rsid w:val="00FC0D15"/>
    <w:rsid w:val="00FC11C0"/>
    <w:rsid w:val="00FC1328"/>
    <w:rsid w:val="00FC13C2"/>
    <w:rsid w:val="00FC1485"/>
    <w:rsid w:val="00FC14F7"/>
    <w:rsid w:val="00FC15EC"/>
    <w:rsid w:val="00FC1646"/>
    <w:rsid w:val="00FC19D5"/>
    <w:rsid w:val="00FC19F4"/>
    <w:rsid w:val="00FC1BC2"/>
    <w:rsid w:val="00FC1CD4"/>
    <w:rsid w:val="00FC1D76"/>
    <w:rsid w:val="00FC1E9D"/>
    <w:rsid w:val="00FC229E"/>
    <w:rsid w:val="00FC25CE"/>
    <w:rsid w:val="00FC2734"/>
    <w:rsid w:val="00FC2BB1"/>
    <w:rsid w:val="00FC2D70"/>
    <w:rsid w:val="00FC30F7"/>
    <w:rsid w:val="00FC3370"/>
    <w:rsid w:val="00FC372F"/>
    <w:rsid w:val="00FC3F5B"/>
    <w:rsid w:val="00FC4478"/>
    <w:rsid w:val="00FC44E6"/>
    <w:rsid w:val="00FC466D"/>
    <w:rsid w:val="00FC481C"/>
    <w:rsid w:val="00FC4D83"/>
    <w:rsid w:val="00FC4E6A"/>
    <w:rsid w:val="00FC523D"/>
    <w:rsid w:val="00FC5B57"/>
    <w:rsid w:val="00FC5B72"/>
    <w:rsid w:val="00FC6105"/>
    <w:rsid w:val="00FC614C"/>
    <w:rsid w:val="00FC634B"/>
    <w:rsid w:val="00FC6939"/>
    <w:rsid w:val="00FC6A0B"/>
    <w:rsid w:val="00FC6BD4"/>
    <w:rsid w:val="00FC6E21"/>
    <w:rsid w:val="00FC6F1C"/>
    <w:rsid w:val="00FC712B"/>
    <w:rsid w:val="00FC74E9"/>
    <w:rsid w:val="00FC7663"/>
    <w:rsid w:val="00FC7C8A"/>
    <w:rsid w:val="00FD0335"/>
    <w:rsid w:val="00FD0396"/>
    <w:rsid w:val="00FD0551"/>
    <w:rsid w:val="00FD0E82"/>
    <w:rsid w:val="00FD0F68"/>
    <w:rsid w:val="00FD1405"/>
    <w:rsid w:val="00FD19CB"/>
    <w:rsid w:val="00FD19E8"/>
    <w:rsid w:val="00FD1FB9"/>
    <w:rsid w:val="00FD2218"/>
    <w:rsid w:val="00FD2307"/>
    <w:rsid w:val="00FD2309"/>
    <w:rsid w:val="00FD2B42"/>
    <w:rsid w:val="00FD2CDD"/>
    <w:rsid w:val="00FD3249"/>
    <w:rsid w:val="00FD3504"/>
    <w:rsid w:val="00FD368B"/>
    <w:rsid w:val="00FD3B6F"/>
    <w:rsid w:val="00FD3CA5"/>
    <w:rsid w:val="00FD4224"/>
    <w:rsid w:val="00FD45EC"/>
    <w:rsid w:val="00FD49D0"/>
    <w:rsid w:val="00FD4A15"/>
    <w:rsid w:val="00FD4A20"/>
    <w:rsid w:val="00FD4B71"/>
    <w:rsid w:val="00FD4CC0"/>
    <w:rsid w:val="00FD4ED2"/>
    <w:rsid w:val="00FD51EB"/>
    <w:rsid w:val="00FD59D2"/>
    <w:rsid w:val="00FD5B15"/>
    <w:rsid w:val="00FD5CF0"/>
    <w:rsid w:val="00FD5FF8"/>
    <w:rsid w:val="00FD63ED"/>
    <w:rsid w:val="00FD6424"/>
    <w:rsid w:val="00FD6A67"/>
    <w:rsid w:val="00FD6BF9"/>
    <w:rsid w:val="00FD6F1A"/>
    <w:rsid w:val="00FD72B7"/>
    <w:rsid w:val="00FD7332"/>
    <w:rsid w:val="00FD75F2"/>
    <w:rsid w:val="00FD7A4F"/>
    <w:rsid w:val="00FD7C88"/>
    <w:rsid w:val="00FE0187"/>
    <w:rsid w:val="00FE018E"/>
    <w:rsid w:val="00FE03D0"/>
    <w:rsid w:val="00FE03EC"/>
    <w:rsid w:val="00FE1087"/>
    <w:rsid w:val="00FE1334"/>
    <w:rsid w:val="00FE1715"/>
    <w:rsid w:val="00FE1EBD"/>
    <w:rsid w:val="00FE20DB"/>
    <w:rsid w:val="00FE2192"/>
    <w:rsid w:val="00FE2369"/>
    <w:rsid w:val="00FE27EB"/>
    <w:rsid w:val="00FE2D83"/>
    <w:rsid w:val="00FE2E82"/>
    <w:rsid w:val="00FE30BA"/>
    <w:rsid w:val="00FE32CC"/>
    <w:rsid w:val="00FE33DB"/>
    <w:rsid w:val="00FE342E"/>
    <w:rsid w:val="00FE349A"/>
    <w:rsid w:val="00FE3B99"/>
    <w:rsid w:val="00FE3D78"/>
    <w:rsid w:val="00FE4054"/>
    <w:rsid w:val="00FE43B0"/>
    <w:rsid w:val="00FE4ABD"/>
    <w:rsid w:val="00FE4D1E"/>
    <w:rsid w:val="00FE4F2C"/>
    <w:rsid w:val="00FE589F"/>
    <w:rsid w:val="00FE62B1"/>
    <w:rsid w:val="00FE647A"/>
    <w:rsid w:val="00FE6772"/>
    <w:rsid w:val="00FE6C98"/>
    <w:rsid w:val="00FE6FE6"/>
    <w:rsid w:val="00FE7135"/>
    <w:rsid w:val="00FE7650"/>
    <w:rsid w:val="00FE77D1"/>
    <w:rsid w:val="00FE79E0"/>
    <w:rsid w:val="00FE7CB2"/>
    <w:rsid w:val="00FF053E"/>
    <w:rsid w:val="00FF05CB"/>
    <w:rsid w:val="00FF08FA"/>
    <w:rsid w:val="00FF0A0A"/>
    <w:rsid w:val="00FF0EA3"/>
    <w:rsid w:val="00FF0EE0"/>
    <w:rsid w:val="00FF102B"/>
    <w:rsid w:val="00FF12EA"/>
    <w:rsid w:val="00FF1EF2"/>
    <w:rsid w:val="00FF25C5"/>
    <w:rsid w:val="00FF2B6B"/>
    <w:rsid w:val="00FF2F56"/>
    <w:rsid w:val="00FF312E"/>
    <w:rsid w:val="00FF36AD"/>
    <w:rsid w:val="00FF3C19"/>
    <w:rsid w:val="00FF3C35"/>
    <w:rsid w:val="00FF446D"/>
    <w:rsid w:val="00FF47E5"/>
    <w:rsid w:val="00FF496B"/>
    <w:rsid w:val="00FF4C88"/>
    <w:rsid w:val="00FF4D54"/>
    <w:rsid w:val="00FF4E54"/>
    <w:rsid w:val="00FF4EBF"/>
    <w:rsid w:val="00FF4ECF"/>
    <w:rsid w:val="00FF5038"/>
    <w:rsid w:val="00FF5883"/>
    <w:rsid w:val="00FF5E7C"/>
    <w:rsid w:val="00FF5EFD"/>
    <w:rsid w:val="00FF6048"/>
    <w:rsid w:val="00FF60B6"/>
    <w:rsid w:val="00FF61F5"/>
    <w:rsid w:val="00FF6311"/>
    <w:rsid w:val="00FF6453"/>
    <w:rsid w:val="00FF687D"/>
    <w:rsid w:val="00FF6B49"/>
    <w:rsid w:val="00FF6CF8"/>
    <w:rsid w:val="00FF7A73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CA6050"/>
  <w15:docId w15:val="{30DA4611-EC78-4AD9-B6D7-DD0FFD33D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D42"/>
    <w:rPr>
      <w:rFonts w:ascii="Arial" w:hAnsi="Arial"/>
      <w:sz w:val="18"/>
      <w:szCs w:val="20"/>
    </w:rPr>
  </w:style>
  <w:style w:type="paragraph" w:styleId="10">
    <w:name w:val="heading 1"/>
    <w:basedOn w:val="a"/>
    <w:link w:val="11"/>
    <w:uiPriority w:val="99"/>
    <w:qFormat/>
    <w:rsid w:val="007E3182"/>
    <w:pPr>
      <w:spacing w:after="100" w:afterAutospacing="1" w:line="288" w:lineRule="auto"/>
      <w:outlineLvl w:val="0"/>
    </w:pPr>
    <w:rPr>
      <w:rFonts w:eastAsia="Times New Roman" w:cs="Arial"/>
      <w:color w:val="333333"/>
      <w:kern w:val="36"/>
      <w:sz w:val="36"/>
      <w:szCs w:val="36"/>
    </w:rPr>
  </w:style>
  <w:style w:type="paragraph" w:styleId="2">
    <w:name w:val="heading 2"/>
    <w:basedOn w:val="a"/>
    <w:link w:val="20"/>
    <w:uiPriority w:val="99"/>
    <w:qFormat/>
    <w:rsid w:val="007E3182"/>
    <w:pPr>
      <w:spacing w:before="100" w:beforeAutospacing="1" w:after="105" w:line="264" w:lineRule="auto"/>
      <w:outlineLvl w:val="1"/>
    </w:pPr>
    <w:rPr>
      <w:rFonts w:eastAsia="Times New Roman" w:cs="Arial"/>
      <w:b/>
      <w:bCs/>
      <w:color w:val="333333"/>
      <w:sz w:val="30"/>
      <w:szCs w:val="30"/>
    </w:rPr>
  </w:style>
  <w:style w:type="paragraph" w:styleId="3">
    <w:name w:val="heading 3"/>
    <w:aliases w:val="H3"/>
    <w:basedOn w:val="a"/>
    <w:next w:val="a"/>
    <w:link w:val="30"/>
    <w:qFormat/>
    <w:locked/>
    <w:rsid w:val="00F14B80"/>
    <w:pPr>
      <w:keepNext/>
      <w:numPr>
        <w:ilvl w:val="2"/>
        <w:numId w:val="7"/>
      </w:numPr>
      <w:suppressAutoHyphens/>
      <w:spacing w:before="120" w:after="120"/>
      <w:outlineLvl w:val="2"/>
    </w:pPr>
    <w:rPr>
      <w:rFonts w:ascii="Times New Roman" w:eastAsia="Times New Roman" w:hAnsi="Times New Roman"/>
      <w:b/>
      <w:snapToGrid w:val="0"/>
      <w:sz w:val="28"/>
    </w:rPr>
  </w:style>
  <w:style w:type="paragraph" w:styleId="4">
    <w:name w:val="heading 4"/>
    <w:aliases w:val="H4"/>
    <w:basedOn w:val="a"/>
    <w:next w:val="a"/>
    <w:link w:val="40"/>
    <w:qFormat/>
    <w:locked/>
    <w:rsid w:val="00F14B80"/>
    <w:pPr>
      <w:keepNext/>
      <w:numPr>
        <w:ilvl w:val="3"/>
        <w:numId w:val="7"/>
      </w:numPr>
      <w:tabs>
        <w:tab w:val="clear" w:pos="1701"/>
        <w:tab w:val="num" w:pos="1134"/>
      </w:tabs>
      <w:suppressAutoHyphens/>
      <w:spacing w:before="240" w:after="120"/>
      <w:ind w:left="1134"/>
      <w:jc w:val="both"/>
      <w:outlineLvl w:val="3"/>
    </w:pPr>
    <w:rPr>
      <w:rFonts w:ascii="Times New Roman" w:eastAsia="Times New Roman" w:hAnsi="Times New Roman"/>
      <w:b/>
      <w:i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7E3182"/>
    <w:rPr>
      <w:rFonts w:ascii="Arial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7E3182"/>
    <w:rPr>
      <w:rFonts w:ascii="Arial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rsid w:val="007E318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a4">
    <w:name w:val="Body Text Indent"/>
    <w:aliases w:val="текст"/>
    <w:basedOn w:val="a"/>
    <w:link w:val="a5"/>
    <w:uiPriority w:val="99"/>
    <w:rsid w:val="007E3182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New Roman CYR" w:eastAsia="Times New Roman" w:hAnsi="Times New Roman CYR"/>
      <w:sz w:val="28"/>
    </w:rPr>
  </w:style>
  <w:style w:type="character" w:customStyle="1" w:styleId="a5">
    <w:name w:val="Основной текст с отступом Знак"/>
    <w:aliases w:val="текст Знак"/>
    <w:basedOn w:val="a0"/>
    <w:link w:val="a4"/>
    <w:uiPriority w:val="99"/>
    <w:locked/>
    <w:rsid w:val="007E3182"/>
    <w:rPr>
      <w:rFonts w:ascii="Times New Roman CYR" w:hAnsi="Times New Roman CYR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455FFC"/>
    <w:rPr>
      <w:rFonts w:cs="Times New Roman"/>
      <w:color w:val="0000FF"/>
      <w:u w:val="single"/>
    </w:rPr>
  </w:style>
  <w:style w:type="paragraph" w:customStyle="1" w:styleId="a7">
    <w:name w:val="Знак"/>
    <w:basedOn w:val="a"/>
    <w:uiPriority w:val="99"/>
    <w:rsid w:val="008122E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a8">
    <w:name w:val="Placeholder Text"/>
    <w:basedOn w:val="a0"/>
    <w:uiPriority w:val="99"/>
    <w:semiHidden/>
    <w:rsid w:val="0016715F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E601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13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D0CEE"/>
    <w:pPr>
      <w:ind w:left="720"/>
      <w:contextualSpacing/>
    </w:pPr>
  </w:style>
  <w:style w:type="paragraph" w:customStyle="1" w:styleId="12">
    <w:name w:val="Обычный1"/>
    <w:rsid w:val="00052A57"/>
    <w:pPr>
      <w:spacing w:before="100" w:after="100"/>
    </w:pPr>
    <w:rPr>
      <w:rFonts w:ascii="Times New Roman" w:eastAsia="Times New Roman" w:hAnsi="Times New Roman"/>
      <w:snapToGrid w:val="0"/>
      <w:sz w:val="24"/>
      <w:szCs w:val="20"/>
    </w:rPr>
  </w:style>
  <w:style w:type="character" w:customStyle="1" w:styleId="30">
    <w:name w:val="Заголовок 3 Знак"/>
    <w:aliases w:val="H3 Знак"/>
    <w:basedOn w:val="a0"/>
    <w:link w:val="3"/>
    <w:rsid w:val="00F14B80"/>
    <w:rPr>
      <w:rFonts w:ascii="Times New Roman" w:eastAsia="Times New Roman" w:hAnsi="Times New Roman"/>
      <w:b/>
      <w:snapToGrid w:val="0"/>
      <w:sz w:val="28"/>
      <w:szCs w:val="20"/>
    </w:rPr>
  </w:style>
  <w:style w:type="character" w:customStyle="1" w:styleId="40">
    <w:name w:val="Заголовок 4 Знак"/>
    <w:aliases w:val="H4 Знак"/>
    <w:basedOn w:val="a0"/>
    <w:link w:val="4"/>
    <w:rsid w:val="00F14B80"/>
    <w:rPr>
      <w:rFonts w:ascii="Times New Roman" w:eastAsia="Times New Roman" w:hAnsi="Times New Roman"/>
      <w:b/>
      <w:i/>
      <w:snapToGrid w:val="0"/>
      <w:sz w:val="28"/>
      <w:szCs w:val="20"/>
    </w:rPr>
  </w:style>
  <w:style w:type="paragraph" w:customStyle="1" w:styleId="1">
    <w:name w:val="Стиль Заголовок 1 + по ширине"/>
    <w:basedOn w:val="10"/>
    <w:rsid w:val="00F14B80"/>
    <w:pPr>
      <w:keepNext/>
      <w:keepLines/>
      <w:numPr>
        <w:numId w:val="7"/>
      </w:numPr>
      <w:suppressAutoHyphens/>
      <w:spacing w:before="480" w:after="240" w:afterAutospacing="0" w:line="240" w:lineRule="auto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c">
    <w:name w:val="комментарий"/>
    <w:uiPriority w:val="99"/>
    <w:rsid w:val="00992CFD"/>
    <w:rPr>
      <w:b/>
      <w:i/>
      <w:shd w:val="clear" w:color="auto" w:fill="FFFF99"/>
    </w:rPr>
  </w:style>
  <w:style w:type="table" w:styleId="ad">
    <w:name w:val="Table Grid"/>
    <w:basedOn w:val="a1"/>
    <w:locked/>
    <w:rsid w:val="00876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D8447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84470"/>
    <w:rPr>
      <w:rFonts w:ascii="Arial" w:hAnsi="Arial"/>
      <w:sz w:val="18"/>
      <w:szCs w:val="20"/>
    </w:rPr>
  </w:style>
  <w:style w:type="paragraph" w:styleId="af0">
    <w:name w:val="footer"/>
    <w:basedOn w:val="a"/>
    <w:link w:val="af1"/>
    <w:uiPriority w:val="99"/>
    <w:unhideWhenUsed/>
    <w:rsid w:val="00D8447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84470"/>
    <w:rPr>
      <w:rFonts w:ascii="Arial" w:hAnsi="Arial"/>
      <w:sz w:val="18"/>
      <w:szCs w:val="20"/>
    </w:rPr>
  </w:style>
  <w:style w:type="paragraph" w:customStyle="1" w:styleId="ConsPlusNonformat">
    <w:name w:val="ConsPlusNonformat"/>
    <w:rsid w:val="0019378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1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8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20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00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5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0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8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8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7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8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8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9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2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32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22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28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39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7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95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58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zovkova\Desktop\&#1064;&#1072;&#1073;&#1083;&#1086;&#1085;&#1099;%20&#1047;&#1069;&#1057;\&#1064;&#1072;&#1073;&#1083;&#1086;&#1085;&#1099;%20&#1047;&#1069;&#1057;\6.%20&#1055;&#1088;&#1086;&#1090;&#1086;&#1082;&#1086;&#1083;%20&#1079;&#1072;&#1089;&#1077;&#1076;&#1072;&#1085;&#1080;&#1103;%20&#1082;&#1086;&#1084;&#1080;&#1089;&#1089;&#1080;&#1080;%20&#1087;&#1086;%20&#1074;&#1089;&#1082;&#1088;&#1099;&#1090;&#1080;&#1102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BC5E1A-F33E-42C5-BDA6-E1C364FD1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6. Протокол заседания комиссии по вскрытию</Template>
  <TotalTime>3610</TotalTime>
  <Pages>1</Pages>
  <Words>1470</Words>
  <Characters>8383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МОЭСК</Company>
  <LinksUpToDate>false</LinksUpToDate>
  <CharactersWithSpaces>9834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Kuzovkova</dc:creator>
  <cp:lastModifiedBy>Тихомирова Вера Олеговна</cp:lastModifiedBy>
  <cp:revision>750</cp:revision>
  <cp:lastPrinted>2022-12-20T11:49:00Z</cp:lastPrinted>
  <dcterms:created xsi:type="dcterms:W3CDTF">2018-03-26T09:48:00Z</dcterms:created>
  <dcterms:modified xsi:type="dcterms:W3CDTF">2022-12-29T13:25:00Z</dcterms:modified>
</cp:coreProperties>
</file>